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A0E1DC" w14:textId="5D048750" w:rsidR="00D612CF" w:rsidRDefault="00D612CF" w:rsidP="00BA768F">
      <w:pPr>
        <w:tabs>
          <w:tab w:val="left" w:pos="720"/>
          <w:tab w:val="left" w:pos="1440"/>
          <w:tab w:val="left" w:pos="2160"/>
          <w:tab w:val="left" w:pos="3240"/>
        </w:tabs>
        <w:rPr>
          <w:sz w:val="28"/>
          <w:szCs w:val="28"/>
        </w:rPr>
      </w:pPr>
    </w:p>
    <w:p w14:paraId="11C7E98C" w14:textId="1ED18126" w:rsidR="003F6C02" w:rsidRDefault="003F6C02" w:rsidP="00BA768F">
      <w:pPr>
        <w:tabs>
          <w:tab w:val="left" w:pos="720"/>
          <w:tab w:val="left" w:pos="1440"/>
          <w:tab w:val="left" w:pos="2160"/>
          <w:tab w:val="left" w:pos="3240"/>
        </w:tabs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The City </w:t>
      </w:r>
      <w:r w:rsidR="00460E92">
        <w:rPr>
          <w:sz w:val="28"/>
          <w:szCs w:val="28"/>
        </w:rPr>
        <w:t>of</w:t>
      </w:r>
      <w:r>
        <w:rPr>
          <w:sz w:val="28"/>
          <w:szCs w:val="28"/>
        </w:rPr>
        <w:t xml:space="preserve"> Goliad </w:t>
      </w:r>
    </w:p>
    <w:p w14:paraId="2B8944EF" w14:textId="77777777" w:rsidR="00B05579" w:rsidRDefault="00B05579" w:rsidP="00E64506">
      <w:pPr>
        <w:tabs>
          <w:tab w:val="left" w:pos="720"/>
          <w:tab w:val="left" w:pos="1440"/>
          <w:tab w:val="left" w:pos="7152"/>
        </w:tabs>
        <w:rPr>
          <w:sz w:val="28"/>
          <w:szCs w:val="28"/>
        </w:rPr>
      </w:pPr>
      <w:r>
        <w:rPr>
          <w:sz w:val="28"/>
          <w:szCs w:val="28"/>
        </w:rPr>
        <w:tab/>
        <w:t xml:space="preserve">                                          </w:t>
      </w:r>
      <w:r w:rsidR="00E64506">
        <w:rPr>
          <w:sz w:val="28"/>
          <w:szCs w:val="28"/>
        </w:rPr>
        <w:t xml:space="preserve">Emergency </w:t>
      </w:r>
      <w:r w:rsidR="00B01601">
        <w:rPr>
          <w:sz w:val="28"/>
          <w:szCs w:val="28"/>
        </w:rPr>
        <w:t>Contact personal:</w:t>
      </w:r>
      <w:r w:rsidR="00E64506">
        <w:rPr>
          <w:sz w:val="28"/>
          <w:szCs w:val="28"/>
        </w:rPr>
        <w:tab/>
        <w:t xml:space="preserve">                                                                </w:t>
      </w:r>
      <w:r w:rsidR="00E64506">
        <w:rPr>
          <w:sz w:val="28"/>
          <w:szCs w:val="28"/>
        </w:rPr>
        <w:tab/>
      </w:r>
      <w:r w:rsidR="00E64506">
        <w:rPr>
          <w:sz w:val="28"/>
          <w:szCs w:val="28"/>
        </w:rPr>
        <w:tab/>
      </w:r>
      <w:r w:rsidR="00E64506">
        <w:rPr>
          <w:sz w:val="28"/>
          <w:szCs w:val="28"/>
        </w:rPr>
        <w:tab/>
      </w:r>
    </w:p>
    <w:p w14:paraId="6C030A50" w14:textId="188F5805" w:rsidR="00B05579" w:rsidRDefault="00B05579" w:rsidP="00B05579">
      <w:pPr>
        <w:tabs>
          <w:tab w:val="left" w:pos="7152"/>
        </w:tabs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B05579">
        <w:rPr>
          <w:sz w:val="28"/>
          <w:szCs w:val="28"/>
        </w:rPr>
        <w:t>Public works director:</w:t>
      </w:r>
      <w:r>
        <w:rPr>
          <w:sz w:val="28"/>
          <w:szCs w:val="28"/>
        </w:rPr>
        <w:tab/>
      </w:r>
      <w:r w:rsidRPr="00B05579">
        <w:rPr>
          <w:sz w:val="28"/>
          <w:szCs w:val="28"/>
        </w:rPr>
        <w:t xml:space="preserve">Operation Supervisor:       </w:t>
      </w:r>
    </w:p>
    <w:p w14:paraId="30885786" w14:textId="5295BDAC" w:rsidR="00206D5E" w:rsidRDefault="00B05579" w:rsidP="00E64506">
      <w:pPr>
        <w:tabs>
          <w:tab w:val="left" w:pos="720"/>
          <w:tab w:val="left" w:pos="1440"/>
          <w:tab w:val="left" w:pos="7152"/>
        </w:tabs>
        <w:rPr>
          <w:sz w:val="28"/>
          <w:szCs w:val="28"/>
        </w:rPr>
      </w:pPr>
      <w:r w:rsidRPr="00B05579">
        <w:rPr>
          <w:sz w:val="28"/>
          <w:szCs w:val="28"/>
        </w:rPr>
        <w:t>Earl Henning: Cell# 361-405-9041,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E64506">
        <w:rPr>
          <w:sz w:val="28"/>
          <w:szCs w:val="28"/>
        </w:rPr>
        <w:t>Timothy Williams</w:t>
      </w:r>
    </w:p>
    <w:p w14:paraId="372EEA8A" w14:textId="62F818D7" w:rsidR="00E64506" w:rsidRDefault="00B05579" w:rsidP="00E64506">
      <w:pPr>
        <w:tabs>
          <w:tab w:val="left" w:pos="720"/>
          <w:tab w:val="left" w:pos="1440"/>
          <w:tab w:val="left" w:pos="2160"/>
          <w:tab w:val="left" w:pos="3240"/>
          <w:tab w:val="left" w:pos="7152"/>
        </w:tabs>
        <w:rPr>
          <w:sz w:val="28"/>
          <w:szCs w:val="28"/>
        </w:rPr>
      </w:pPr>
      <w:r w:rsidRPr="00B05579">
        <w:rPr>
          <w:sz w:val="28"/>
          <w:szCs w:val="28"/>
        </w:rPr>
        <w:t>Personal Cell 361-237-0895</w:t>
      </w:r>
      <w:r>
        <w:rPr>
          <w:sz w:val="28"/>
          <w:szCs w:val="28"/>
        </w:rPr>
        <w:tab/>
        <w:t xml:space="preserve">                                                       </w:t>
      </w:r>
      <w:r w:rsidR="00E64506">
        <w:rPr>
          <w:sz w:val="28"/>
          <w:szCs w:val="28"/>
        </w:rPr>
        <w:t>Cell# 361-405-9058</w:t>
      </w:r>
    </w:p>
    <w:p w14:paraId="25071E37" w14:textId="44CDA36A" w:rsidR="00B01601" w:rsidRDefault="00B05579" w:rsidP="00E64506">
      <w:pPr>
        <w:tabs>
          <w:tab w:val="left" w:pos="720"/>
          <w:tab w:val="left" w:pos="1440"/>
          <w:tab w:val="left" w:pos="2160"/>
          <w:tab w:val="left" w:pos="3240"/>
          <w:tab w:val="left" w:pos="7152"/>
        </w:tabs>
        <w:rPr>
          <w:sz w:val="28"/>
          <w:szCs w:val="28"/>
        </w:rPr>
      </w:pPr>
      <w:r>
        <w:rPr>
          <w:sz w:val="28"/>
          <w:szCs w:val="28"/>
        </w:rPr>
        <w:t>City Hall 361-645-3454</w:t>
      </w:r>
      <w:r w:rsidR="00E64506"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E64506">
        <w:rPr>
          <w:sz w:val="28"/>
          <w:szCs w:val="28"/>
        </w:rPr>
        <w:t>City Hall # 361 645 3454</w:t>
      </w:r>
    </w:p>
    <w:p w14:paraId="20030302" w14:textId="58361DB7" w:rsidR="001364D0" w:rsidRPr="00712E59" w:rsidRDefault="00712E59" w:rsidP="00E64506">
      <w:pPr>
        <w:tabs>
          <w:tab w:val="left" w:pos="720"/>
          <w:tab w:val="left" w:pos="1440"/>
          <w:tab w:val="left" w:pos="2160"/>
          <w:tab w:val="left" w:pos="3240"/>
          <w:tab w:val="left" w:pos="7152"/>
        </w:tabs>
        <w:rPr>
          <w:sz w:val="28"/>
          <w:szCs w:val="28"/>
        </w:rPr>
      </w:pPr>
      <w:hyperlink r:id="rId8" w:history="1">
        <w:r w:rsidRPr="00712E59">
          <w:rPr>
            <w:rStyle w:val="Hyperlink"/>
            <w:sz w:val="28"/>
            <w:szCs w:val="28"/>
          </w:rPr>
          <w:t>Earl.henning@goliadtx.net</w:t>
        </w:r>
      </w:hyperlink>
      <w:r w:rsidRPr="00712E59">
        <w:rPr>
          <w:sz w:val="28"/>
          <w:szCs w:val="28"/>
        </w:rPr>
        <w:t xml:space="preserve">                                                           </w:t>
      </w:r>
      <w:hyperlink r:id="rId9" w:history="1">
        <w:r w:rsidR="00FE6999" w:rsidRPr="004936CE">
          <w:rPr>
            <w:rStyle w:val="Hyperlink"/>
            <w:sz w:val="28"/>
            <w:szCs w:val="28"/>
          </w:rPr>
          <w:t>timothy.williams@goliadtx</w:t>
        </w:r>
      </w:hyperlink>
      <w:r w:rsidR="00FE6999">
        <w:rPr>
          <w:sz w:val="28"/>
          <w:szCs w:val="28"/>
        </w:rPr>
        <w:t xml:space="preserve"> </w:t>
      </w:r>
    </w:p>
    <w:p w14:paraId="05280A15" w14:textId="0F67FA4C" w:rsidR="00295D36" w:rsidRPr="00712E59" w:rsidRDefault="00295D36" w:rsidP="00E64506">
      <w:pPr>
        <w:tabs>
          <w:tab w:val="left" w:pos="720"/>
          <w:tab w:val="left" w:pos="1440"/>
          <w:tab w:val="left" w:pos="2160"/>
          <w:tab w:val="left" w:pos="3240"/>
          <w:tab w:val="left" w:pos="7152"/>
        </w:tabs>
        <w:rPr>
          <w:sz w:val="28"/>
          <w:szCs w:val="28"/>
        </w:rPr>
      </w:pPr>
    </w:p>
    <w:p w14:paraId="22F9DC20" w14:textId="77CDF0EB" w:rsidR="00295D36" w:rsidRDefault="00295D36" w:rsidP="00E64506">
      <w:pPr>
        <w:tabs>
          <w:tab w:val="left" w:pos="720"/>
          <w:tab w:val="left" w:pos="1440"/>
          <w:tab w:val="left" w:pos="2160"/>
          <w:tab w:val="left" w:pos="3240"/>
          <w:tab w:val="left" w:pos="7152"/>
        </w:tabs>
        <w:rPr>
          <w:sz w:val="28"/>
          <w:szCs w:val="28"/>
        </w:rPr>
      </w:pPr>
      <w:r>
        <w:rPr>
          <w:sz w:val="28"/>
          <w:szCs w:val="28"/>
        </w:rPr>
        <w:t xml:space="preserve">City of Goliad Electrical provider is TXU    Contact Phone # </w:t>
      </w:r>
      <w:r w:rsidR="00620A74">
        <w:rPr>
          <w:sz w:val="28"/>
          <w:szCs w:val="28"/>
        </w:rPr>
        <w:t>866-898-3465</w:t>
      </w:r>
    </w:p>
    <w:p w14:paraId="1D1F23CD" w14:textId="76343D4A" w:rsidR="00295D36" w:rsidRDefault="00295D36" w:rsidP="00E64506">
      <w:pPr>
        <w:tabs>
          <w:tab w:val="left" w:pos="720"/>
          <w:tab w:val="left" w:pos="1440"/>
          <w:tab w:val="left" w:pos="2160"/>
          <w:tab w:val="left" w:pos="3240"/>
          <w:tab w:val="left" w:pos="7152"/>
        </w:tabs>
        <w:rPr>
          <w:sz w:val="28"/>
          <w:szCs w:val="28"/>
        </w:rPr>
      </w:pPr>
      <w:r>
        <w:rPr>
          <w:sz w:val="28"/>
          <w:szCs w:val="28"/>
        </w:rPr>
        <w:t xml:space="preserve">City of Goliad Electrical transmission company is AEP contact Phone </w:t>
      </w:r>
      <w:r w:rsidR="00BB6F5C">
        <w:rPr>
          <w:sz w:val="28"/>
          <w:szCs w:val="28"/>
        </w:rPr>
        <w:t>:361-574-2236</w:t>
      </w:r>
    </w:p>
    <w:p w14:paraId="71CBBD97" w14:textId="77777777" w:rsidR="00295D36" w:rsidRDefault="00295D36" w:rsidP="00E64506">
      <w:pPr>
        <w:tabs>
          <w:tab w:val="left" w:pos="720"/>
          <w:tab w:val="left" w:pos="1440"/>
          <w:tab w:val="left" w:pos="2160"/>
          <w:tab w:val="left" w:pos="3240"/>
          <w:tab w:val="left" w:pos="7152"/>
        </w:tabs>
        <w:rPr>
          <w:sz w:val="28"/>
          <w:szCs w:val="28"/>
        </w:rPr>
      </w:pPr>
    </w:p>
    <w:p w14:paraId="262B4A90" w14:textId="49B264D9" w:rsidR="00206D5E" w:rsidRDefault="00206D5E" w:rsidP="00BA768F">
      <w:pPr>
        <w:tabs>
          <w:tab w:val="left" w:pos="720"/>
          <w:tab w:val="left" w:pos="1440"/>
          <w:tab w:val="left" w:pos="2160"/>
          <w:tab w:val="left" w:pos="3240"/>
        </w:tabs>
        <w:rPr>
          <w:sz w:val="28"/>
          <w:szCs w:val="28"/>
        </w:rPr>
      </w:pPr>
      <w:bookmarkStart w:id="0" w:name="_Hlk86663120"/>
    </w:p>
    <w:bookmarkEnd w:id="0"/>
    <w:p w14:paraId="123B7C72" w14:textId="77777777" w:rsidR="00206D5E" w:rsidRDefault="00206D5E" w:rsidP="00BA768F">
      <w:pPr>
        <w:tabs>
          <w:tab w:val="left" w:pos="720"/>
          <w:tab w:val="left" w:pos="1440"/>
          <w:tab w:val="left" w:pos="2160"/>
          <w:tab w:val="left" w:pos="3240"/>
        </w:tabs>
        <w:rPr>
          <w:sz w:val="28"/>
          <w:szCs w:val="28"/>
        </w:rPr>
      </w:pPr>
    </w:p>
    <w:p w14:paraId="3DADA3C6" w14:textId="424A6E02" w:rsidR="00B01601" w:rsidRDefault="00206D5E" w:rsidP="00BA768F">
      <w:pPr>
        <w:tabs>
          <w:tab w:val="left" w:pos="720"/>
          <w:tab w:val="left" w:pos="1440"/>
          <w:tab w:val="left" w:pos="2160"/>
          <w:tab w:val="left" w:pos="3240"/>
        </w:tabs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City of Goliad utilities Systems </w:t>
      </w:r>
    </w:p>
    <w:p w14:paraId="6E2DE8AC" w14:textId="0EB29608" w:rsidR="003F6C02" w:rsidRDefault="00206D5E" w:rsidP="00BA768F">
      <w:pPr>
        <w:tabs>
          <w:tab w:val="left" w:pos="720"/>
          <w:tab w:val="left" w:pos="1440"/>
          <w:tab w:val="left" w:pos="2160"/>
          <w:tab w:val="left" w:pos="3240"/>
        </w:tabs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Public </w:t>
      </w:r>
      <w:r w:rsidR="003F6C02">
        <w:rPr>
          <w:sz w:val="28"/>
          <w:szCs w:val="28"/>
        </w:rPr>
        <w:t>Water System</w:t>
      </w:r>
      <w:r w:rsidR="00D57B87">
        <w:rPr>
          <w:sz w:val="28"/>
          <w:szCs w:val="28"/>
        </w:rPr>
        <w:t xml:space="preserve"> TCEQ</w:t>
      </w:r>
      <w:r w:rsidR="003F6C02">
        <w:rPr>
          <w:sz w:val="28"/>
          <w:szCs w:val="28"/>
        </w:rPr>
        <w:t xml:space="preserve"> ID number is TX0880001</w:t>
      </w:r>
    </w:p>
    <w:p w14:paraId="29EADBEF" w14:textId="0754310F" w:rsidR="003F6C02" w:rsidRPr="00104FE0" w:rsidRDefault="003F6C02" w:rsidP="00104FE0">
      <w:pPr>
        <w:pStyle w:val="ListParagraph"/>
        <w:numPr>
          <w:ilvl w:val="0"/>
          <w:numId w:val="1"/>
        </w:numPr>
        <w:tabs>
          <w:tab w:val="left" w:pos="720"/>
          <w:tab w:val="left" w:pos="1440"/>
          <w:tab w:val="left" w:pos="2160"/>
          <w:tab w:val="left" w:pos="3240"/>
        </w:tabs>
        <w:rPr>
          <w:sz w:val="28"/>
          <w:szCs w:val="28"/>
        </w:rPr>
      </w:pPr>
      <w:r w:rsidRPr="00104FE0">
        <w:rPr>
          <w:sz w:val="28"/>
          <w:szCs w:val="28"/>
        </w:rPr>
        <w:t>Chilton Plan</w:t>
      </w:r>
      <w:r w:rsidR="00CF2CBD" w:rsidRPr="00104FE0">
        <w:rPr>
          <w:sz w:val="28"/>
          <w:szCs w:val="28"/>
        </w:rPr>
        <w:t>t</w:t>
      </w:r>
      <w:r w:rsidRPr="00104FE0">
        <w:rPr>
          <w:sz w:val="28"/>
          <w:szCs w:val="28"/>
        </w:rPr>
        <w:t>:</w:t>
      </w:r>
      <w:r w:rsidR="00CF2CBD" w:rsidRPr="00104FE0">
        <w:rPr>
          <w:sz w:val="28"/>
          <w:szCs w:val="28"/>
        </w:rPr>
        <w:t xml:space="preserve"> 434 N Chilton St</w:t>
      </w:r>
    </w:p>
    <w:p w14:paraId="0C07875D" w14:textId="4456C333" w:rsidR="003F6C02" w:rsidRDefault="0087334A" w:rsidP="00BA768F">
      <w:pPr>
        <w:tabs>
          <w:tab w:val="left" w:pos="720"/>
          <w:tab w:val="left" w:pos="1440"/>
          <w:tab w:val="left" w:pos="2160"/>
          <w:tab w:val="left" w:pos="3240"/>
        </w:tabs>
        <w:rPr>
          <w:sz w:val="28"/>
          <w:szCs w:val="28"/>
        </w:rPr>
      </w:pPr>
      <w:r>
        <w:rPr>
          <w:sz w:val="28"/>
          <w:szCs w:val="28"/>
        </w:rPr>
        <w:t xml:space="preserve">Scada </w:t>
      </w:r>
      <w:r w:rsidR="00CF2CBD">
        <w:rPr>
          <w:sz w:val="28"/>
          <w:szCs w:val="28"/>
        </w:rPr>
        <w:t>central Control</w:t>
      </w:r>
      <w:r>
        <w:rPr>
          <w:sz w:val="28"/>
          <w:szCs w:val="28"/>
        </w:rPr>
        <w:t xml:space="preserve"> panel for all system, Well pump # </w:t>
      </w:r>
      <w:r w:rsidR="00CF2CBD">
        <w:rPr>
          <w:sz w:val="28"/>
          <w:szCs w:val="28"/>
        </w:rPr>
        <w:t xml:space="preserve">6, variable speed control for Well </w:t>
      </w:r>
      <w:r w:rsidR="00104FE0">
        <w:rPr>
          <w:sz w:val="28"/>
          <w:szCs w:val="28"/>
        </w:rPr>
        <w:t>motor, Two</w:t>
      </w:r>
      <w:r>
        <w:rPr>
          <w:sz w:val="28"/>
          <w:szCs w:val="28"/>
        </w:rPr>
        <w:t xml:space="preserve"> booster </w:t>
      </w:r>
      <w:r w:rsidR="00104FE0">
        <w:rPr>
          <w:sz w:val="28"/>
          <w:szCs w:val="28"/>
        </w:rPr>
        <w:t>pumps,</w:t>
      </w:r>
      <w:r>
        <w:rPr>
          <w:sz w:val="28"/>
          <w:szCs w:val="28"/>
        </w:rPr>
        <w:t xml:space="preserve"> Chlorine treatment </w:t>
      </w:r>
      <w:r w:rsidR="00104FE0">
        <w:rPr>
          <w:sz w:val="28"/>
          <w:szCs w:val="28"/>
        </w:rPr>
        <w:t>system,</w:t>
      </w:r>
      <w:r>
        <w:rPr>
          <w:sz w:val="28"/>
          <w:szCs w:val="28"/>
        </w:rPr>
        <w:t xml:space="preserve"> </w:t>
      </w:r>
    </w:p>
    <w:p w14:paraId="53AA61C1" w14:textId="743266C7" w:rsidR="00104FE0" w:rsidRDefault="00104FE0" w:rsidP="00BA768F">
      <w:pPr>
        <w:tabs>
          <w:tab w:val="left" w:pos="720"/>
          <w:tab w:val="left" w:pos="1440"/>
          <w:tab w:val="left" w:pos="2160"/>
          <w:tab w:val="left" w:pos="3240"/>
        </w:tabs>
        <w:rPr>
          <w:sz w:val="28"/>
          <w:szCs w:val="28"/>
        </w:rPr>
      </w:pPr>
      <w:r>
        <w:rPr>
          <w:sz w:val="28"/>
          <w:szCs w:val="28"/>
        </w:rPr>
        <w:t>Capacity: Elevated storage tank of 100,00</w:t>
      </w:r>
      <w:r w:rsidR="00D57B87">
        <w:rPr>
          <w:sz w:val="28"/>
          <w:szCs w:val="28"/>
        </w:rPr>
        <w:t>0</w:t>
      </w:r>
      <w:r>
        <w:rPr>
          <w:sz w:val="28"/>
          <w:szCs w:val="28"/>
        </w:rPr>
        <w:t xml:space="preserve"> Gallon, Ground storage tank of 200,000 Gallon </w:t>
      </w:r>
    </w:p>
    <w:p w14:paraId="139E17D5" w14:textId="077B94C3" w:rsidR="008E3393" w:rsidRDefault="008E3393" w:rsidP="00BA768F">
      <w:pPr>
        <w:tabs>
          <w:tab w:val="left" w:pos="720"/>
          <w:tab w:val="left" w:pos="1440"/>
          <w:tab w:val="left" w:pos="2160"/>
          <w:tab w:val="left" w:pos="3240"/>
        </w:tabs>
        <w:rPr>
          <w:sz w:val="28"/>
          <w:szCs w:val="28"/>
        </w:rPr>
      </w:pPr>
      <w:r>
        <w:rPr>
          <w:sz w:val="28"/>
          <w:szCs w:val="28"/>
        </w:rPr>
        <w:t xml:space="preserve">Emergency </w:t>
      </w:r>
      <w:r w:rsidR="00D57B87">
        <w:rPr>
          <w:sz w:val="28"/>
          <w:szCs w:val="28"/>
        </w:rPr>
        <w:t>Warning siren</w:t>
      </w:r>
      <w:r>
        <w:rPr>
          <w:sz w:val="28"/>
          <w:szCs w:val="28"/>
        </w:rPr>
        <w:t xml:space="preserve"> system </w:t>
      </w:r>
    </w:p>
    <w:p w14:paraId="2A765002" w14:textId="5FB46E3F" w:rsidR="006D4081" w:rsidRDefault="00104FE0" w:rsidP="00BA768F">
      <w:pPr>
        <w:tabs>
          <w:tab w:val="left" w:pos="720"/>
          <w:tab w:val="left" w:pos="1440"/>
          <w:tab w:val="left" w:pos="2160"/>
          <w:tab w:val="left" w:pos="3240"/>
        </w:tabs>
        <w:rPr>
          <w:sz w:val="28"/>
          <w:szCs w:val="28"/>
        </w:rPr>
      </w:pPr>
      <w:r>
        <w:rPr>
          <w:sz w:val="28"/>
          <w:szCs w:val="28"/>
        </w:rPr>
        <w:t>Auxiliary power with</w:t>
      </w:r>
      <w:r w:rsidR="00616C7A">
        <w:rPr>
          <w:sz w:val="28"/>
          <w:szCs w:val="28"/>
        </w:rPr>
        <w:t xml:space="preserve"> a</w:t>
      </w:r>
      <w:r>
        <w:rPr>
          <w:sz w:val="28"/>
          <w:szCs w:val="28"/>
        </w:rPr>
        <w:t xml:space="preserve"> 200 KW </w:t>
      </w:r>
      <w:r w:rsidR="006D4081">
        <w:rPr>
          <w:sz w:val="28"/>
          <w:szCs w:val="28"/>
        </w:rPr>
        <w:t xml:space="preserve">Kohler generator </w:t>
      </w:r>
    </w:p>
    <w:p w14:paraId="27F659FA" w14:textId="77777777" w:rsidR="00170EDD" w:rsidRDefault="00170EDD" w:rsidP="00BA768F">
      <w:pPr>
        <w:tabs>
          <w:tab w:val="left" w:pos="720"/>
          <w:tab w:val="left" w:pos="1440"/>
          <w:tab w:val="left" w:pos="2160"/>
          <w:tab w:val="left" w:pos="3240"/>
        </w:tabs>
        <w:rPr>
          <w:sz w:val="28"/>
          <w:szCs w:val="28"/>
        </w:rPr>
      </w:pPr>
    </w:p>
    <w:p w14:paraId="5CF6B5A3" w14:textId="32755B87" w:rsidR="006D4081" w:rsidRDefault="006D4081" w:rsidP="006D4081">
      <w:pPr>
        <w:pStyle w:val="ListParagraph"/>
        <w:numPr>
          <w:ilvl w:val="0"/>
          <w:numId w:val="1"/>
        </w:numPr>
        <w:tabs>
          <w:tab w:val="left" w:pos="720"/>
          <w:tab w:val="left" w:pos="1440"/>
          <w:tab w:val="left" w:pos="2160"/>
          <w:tab w:val="left" w:pos="3240"/>
        </w:tabs>
        <w:rPr>
          <w:sz w:val="28"/>
          <w:szCs w:val="28"/>
        </w:rPr>
      </w:pPr>
      <w:r>
        <w:rPr>
          <w:sz w:val="28"/>
          <w:szCs w:val="28"/>
        </w:rPr>
        <w:t>San Patricio plant: 509 W. Franklin St</w:t>
      </w:r>
    </w:p>
    <w:p w14:paraId="3A3CC087" w14:textId="0EF5BDE7" w:rsidR="006D4081" w:rsidRDefault="006D4081" w:rsidP="006D4081">
      <w:pPr>
        <w:pStyle w:val="ListParagraph"/>
        <w:tabs>
          <w:tab w:val="left" w:pos="720"/>
          <w:tab w:val="left" w:pos="1440"/>
          <w:tab w:val="left" w:pos="2160"/>
          <w:tab w:val="left" w:pos="3240"/>
        </w:tabs>
        <w:rPr>
          <w:sz w:val="28"/>
          <w:szCs w:val="28"/>
        </w:rPr>
      </w:pPr>
      <w:r>
        <w:rPr>
          <w:sz w:val="28"/>
          <w:szCs w:val="28"/>
        </w:rPr>
        <w:t xml:space="preserve">Scada </w:t>
      </w:r>
      <w:r w:rsidR="00177B3C">
        <w:rPr>
          <w:sz w:val="28"/>
          <w:szCs w:val="28"/>
        </w:rPr>
        <w:t>control, Well</w:t>
      </w:r>
      <w:r>
        <w:rPr>
          <w:sz w:val="28"/>
          <w:szCs w:val="28"/>
        </w:rPr>
        <w:t xml:space="preserve"> pump # </w:t>
      </w:r>
      <w:r w:rsidR="00177B3C">
        <w:rPr>
          <w:sz w:val="28"/>
          <w:szCs w:val="28"/>
        </w:rPr>
        <w:t>7,</w:t>
      </w:r>
      <w:r>
        <w:rPr>
          <w:sz w:val="28"/>
          <w:szCs w:val="28"/>
        </w:rPr>
        <w:t xml:space="preserve"> Two booster </w:t>
      </w:r>
      <w:r w:rsidR="00177B3C">
        <w:rPr>
          <w:sz w:val="28"/>
          <w:szCs w:val="28"/>
        </w:rPr>
        <w:t>pumps, Chlorine treatment system</w:t>
      </w:r>
    </w:p>
    <w:p w14:paraId="3F857175" w14:textId="2730F3E5" w:rsidR="0081735B" w:rsidRDefault="00177B3C" w:rsidP="006D4081">
      <w:pPr>
        <w:pStyle w:val="ListParagraph"/>
        <w:tabs>
          <w:tab w:val="left" w:pos="720"/>
          <w:tab w:val="left" w:pos="1440"/>
          <w:tab w:val="left" w:pos="2160"/>
          <w:tab w:val="left" w:pos="3240"/>
        </w:tabs>
        <w:rPr>
          <w:sz w:val="28"/>
          <w:szCs w:val="28"/>
        </w:rPr>
      </w:pPr>
      <w:r>
        <w:rPr>
          <w:sz w:val="28"/>
          <w:szCs w:val="28"/>
        </w:rPr>
        <w:t xml:space="preserve">Capacity: Ground storage tank </w:t>
      </w:r>
      <w:r w:rsidR="0081735B">
        <w:rPr>
          <w:sz w:val="28"/>
          <w:szCs w:val="28"/>
        </w:rPr>
        <w:t>200,000</w:t>
      </w:r>
    </w:p>
    <w:p w14:paraId="1C3AEB94" w14:textId="30E6A5A9" w:rsidR="00206D5E" w:rsidRDefault="00177B3C" w:rsidP="006D4081">
      <w:pPr>
        <w:pStyle w:val="ListParagraph"/>
        <w:tabs>
          <w:tab w:val="left" w:pos="720"/>
          <w:tab w:val="left" w:pos="1440"/>
          <w:tab w:val="left" w:pos="2160"/>
          <w:tab w:val="left" w:pos="3240"/>
        </w:tabs>
        <w:rPr>
          <w:sz w:val="28"/>
          <w:szCs w:val="28"/>
        </w:rPr>
      </w:pPr>
      <w:r>
        <w:rPr>
          <w:sz w:val="28"/>
          <w:szCs w:val="28"/>
        </w:rPr>
        <w:t xml:space="preserve">Auxiliary </w:t>
      </w:r>
      <w:r w:rsidR="00B01601">
        <w:rPr>
          <w:sz w:val="28"/>
          <w:szCs w:val="28"/>
        </w:rPr>
        <w:t>Power with</w:t>
      </w:r>
      <w:r>
        <w:rPr>
          <w:sz w:val="28"/>
          <w:szCs w:val="28"/>
        </w:rPr>
        <w:t xml:space="preserve"> a 200 </w:t>
      </w:r>
      <w:r w:rsidR="00E55AEA">
        <w:rPr>
          <w:sz w:val="28"/>
          <w:szCs w:val="28"/>
        </w:rPr>
        <w:t>KW Kohler</w:t>
      </w:r>
      <w:r w:rsidR="00B01601">
        <w:rPr>
          <w:sz w:val="28"/>
          <w:szCs w:val="28"/>
        </w:rPr>
        <w:t xml:space="preserve"> Generator</w:t>
      </w:r>
    </w:p>
    <w:p w14:paraId="1B6E1612" w14:textId="77777777" w:rsidR="00170EDD" w:rsidRDefault="00170EDD" w:rsidP="006D4081">
      <w:pPr>
        <w:pStyle w:val="ListParagraph"/>
        <w:tabs>
          <w:tab w:val="left" w:pos="720"/>
          <w:tab w:val="left" w:pos="1440"/>
          <w:tab w:val="left" w:pos="2160"/>
          <w:tab w:val="left" w:pos="3240"/>
        </w:tabs>
        <w:rPr>
          <w:sz w:val="28"/>
          <w:szCs w:val="28"/>
        </w:rPr>
      </w:pPr>
    </w:p>
    <w:p w14:paraId="7DD7C2CD" w14:textId="63EC4366" w:rsidR="00206D5E" w:rsidRDefault="00206D5E" w:rsidP="00206D5E">
      <w:pPr>
        <w:pStyle w:val="ListParagraph"/>
        <w:numPr>
          <w:ilvl w:val="0"/>
          <w:numId w:val="1"/>
        </w:numPr>
        <w:tabs>
          <w:tab w:val="left" w:pos="720"/>
          <w:tab w:val="left" w:pos="1440"/>
          <w:tab w:val="left" w:pos="2160"/>
          <w:tab w:val="left" w:pos="3240"/>
        </w:tabs>
        <w:rPr>
          <w:sz w:val="28"/>
          <w:szCs w:val="28"/>
        </w:rPr>
      </w:pPr>
      <w:r>
        <w:rPr>
          <w:sz w:val="28"/>
          <w:szCs w:val="28"/>
        </w:rPr>
        <w:t xml:space="preserve">Ward </w:t>
      </w:r>
      <w:r w:rsidR="008D28AE">
        <w:rPr>
          <w:sz w:val="28"/>
          <w:szCs w:val="28"/>
        </w:rPr>
        <w:t>Plant:</w:t>
      </w:r>
      <w:r>
        <w:rPr>
          <w:sz w:val="28"/>
          <w:szCs w:val="28"/>
        </w:rPr>
        <w:t xml:space="preserve"> 305</w:t>
      </w:r>
      <w:r w:rsidR="00936521">
        <w:rPr>
          <w:sz w:val="28"/>
          <w:szCs w:val="28"/>
        </w:rPr>
        <w:t xml:space="preserve"> </w:t>
      </w:r>
      <w:r>
        <w:rPr>
          <w:sz w:val="28"/>
          <w:szCs w:val="28"/>
        </w:rPr>
        <w:t>E Ward St</w:t>
      </w:r>
    </w:p>
    <w:p w14:paraId="4E430F76" w14:textId="5974BB40" w:rsidR="00936521" w:rsidRDefault="00206D5E" w:rsidP="00206D5E">
      <w:pPr>
        <w:pStyle w:val="ListParagraph"/>
        <w:tabs>
          <w:tab w:val="left" w:pos="720"/>
          <w:tab w:val="left" w:pos="1440"/>
          <w:tab w:val="left" w:pos="2160"/>
          <w:tab w:val="left" w:pos="3240"/>
        </w:tabs>
        <w:rPr>
          <w:sz w:val="28"/>
          <w:szCs w:val="28"/>
        </w:rPr>
      </w:pPr>
      <w:r>
        <w:rPr>
          <w:sz w:val="28"/>
          <w:szCs w:val="28"/>
        </w:rPr>
        <w:t xml:space="preserve">Scada </w:t>
      </w:r>
      <w:r w:rsidR="00936521">
        <w:rPr>
          <w:sz w:val="28"/>
          <w:szCs w:val="28"/>
        </w:rPr>
        <w:t>Control system</w:t>
      </w:r>
      <w:r w:rsidR="008D28AE">
        <w:rPr>
          <w:sz w:val="28"/>
          <w:szCs w:val="28"/>
        </w:rPr>
        <w:t>,</w:t>
      </w:r>
      <w:r>
        <w:rPr>
          <w:sz w:val="28"/>
          <w:szCs w:val="28"/>
        </w:rPr>
        <w:t xml:space="preserve"> Well pump # </w:t>
      </w:r>
      <w:r w:rsidR="00936521">
        <w:rPr>
          <w:sz w:val="28"/>
          <w:szCs w:val="28"/>
        </w:rPr>
        <w:t xml:space="preserve">8, Two Booster pumps, Chlorine treatment system </w:t>
      </w:r>
    </w:p>
    <w:p w14:paraId="2B0A6443" w14:textId="69516390" w:rsidR="00314881" w:rsidRDefault="00936521" w:rsidP="00206D5E">
      <w:pPr>
        <w:pStyle w:val="ListParagraph"/>
        <w:tabs>
          <w:tab w:val="left" w:pos="720"/>
          <w:tab w:val="left" w:pos="1440"/>
          <w:tab w:val="left" w:pos="2160"/>
          <w:tab w:val="left" w:pos="3240"/>
        </w:tabs>
        <w:rPr>
          <w:sz w:val="28"/>
          <w:szCs w:val="28"/>
        </w:rPr>
      </w:pPr>
      <w:r>
        <w:rPr>
          <w:sz w:val="28"/>
          <w:szCs w:val="28"/>
        </w:rPr>
        <w:t xml:space="preserve">Capacity: Elevated Storage tank of 150,000 Gallon, Ground Storage Tank of 200,000 </w:t>
      </w:r>
      <w:r w:rsidR="0081735B">
        <w:rPr>
          <w:sz w:val="28"/>
          <w:szCs w:val="28"/>
        </w:rPr>
        <w:t>Gallons; Auxiliary</w:t>
      </w:r>
      <w:r w:rsidR="00314881">
        <w:rPr>
          <w:sz w:val="28"/>
          <w:szCs w:val="28"/>
        </w:rPr>
        <w:t xml:space="preserve"> Power </w:t>
      </w:r>
      <w:r w:rsidR="00616C7A">
        <w:rPr>
          <w:sz w:val="28"/>
          <w:szCs w:val="28"/>
        </w:rPr>
        <w:t xml:space="preserve">with a 230 KW Kohler Generator </w:t>
      </w:r>
    </w:p>
    <w:p w14:paraId="72657FE6" w14:textId="3AE88CAC" w:rsidR="00170EDD" w:rsidRDefault="00170EDD" w:rsidP="00206D5E">
      <w:pPr>
        <w:pStyle w:val="ListParagraph"/>
        <w:tabs>
          <w:tab w:val="left" w:pos="720"/>
          <w:tab w:val="left" w:pos="1440"/>
          <w:tab w:val="left" w:pos="2160"/>
          <w:tab w:val="left" w:pos="3240"/>
        </w:tabs>
        <w:rPr>
          <w:sz w:val="28"/>
          <w:szCs w:val="28"/>
        </w:rPr>
      </w:pPr>
    </w:p>
    <w:p w14:paraId="06696E8A" w14:textId="15C2659F" w:rsidR="00170EDD" w:rsidRDefault="00170EDD" w:rsidP="00206D5E">
      <w:pPr>
        <w:pStyle w:val="ListParagraph"/>
        <w:tabs>
          <w:tab w:val="left" w:pos="720"/>
          <w:tab w:val="left" w:pos="1440"/>
          <w:tab w:val="left" w:pos="2160"/>
          <w:tab w:val="left" w:pos="3240"/>
        </w:tabs>
        <w:rPr>
          <w:sz w:val="28"/>
          <w:szCs w:val="28"/>
        </w:rPr>
      </w:pPr>
    </w:p>
    <w:p w14:paraId="5DC15529" w14:textId="5CECDBE9" w:rsidR="00170EDD" w:rsidRDefault="00170EDD" w:rsidP="00206D5E">
      <w:pPr>
        <w:pStyle w:val="ListParagraph"/>
        <w:tabs>
          <w:tab w:val="left" w:pos="720"/>
          <w:tab w:val="left" w:pos="1440"/>
          <w:tab w:val="left" w:pos="2160"/>
          <w:tab w:val="left" w:pos="3240"/>
        </w:tabs>
        <w:rPr>
          <w:sz w:val="28"/>
          <w:szCs w:val="28"/>
        </w:rPr>
      </w:pPr>
    </w:p>
    <w:p w14:paraId="05BD6791" w14:textId="77777777" w:rsidR="00170EDD" w:rsidRDefault="00170EDD" w:rsidP="00206D5E">
      <w:pPr>
        <w:pStyle w:val="ListParagraph"/>
        <w:tabs>
          <w:tab w:val="left" w:pos="720"/>
          <w:tab w:val="left" w:pos="1440"/>
          <w:tab w:val="left" w:pos="2160"/>
          <w:tab w:val="left" w:pos="3240"/>
        </w:tabs>
        <w:rPr>
          <w:sz w:val="28"/>
          <w:szCs w:val="28"/>
        </w:rPr>
      </w:pPr>
    </w:p>
    <w:p w14:paraId="2B3713CE" w14:textId="7AFF8034" w:rsidR="00CF2713" w:rsidRDefault="00CF2713" w:rsidP="00206D5E">
      <w:pPr>
        <w:pStyle w:val="ListParagraph"/>
        <w:tabs>
          <w:tab w:val="left" w:pos="720"/>
          <w:tab w:val="left" w:pos="1440"/>
          <w:tab w:val="left" w:pos="2160"/>
          <w:tab w:val="left" w:pos="3240"/>
        </w:tabs>
        <w:rPr>
          <w:sz w:val="28"/>
          <w:szCs w:val="28"/>
        </w:rPr>
      </w:pPr>
    </w:p>
    <w:p w14:paraId="36E637D6" w14:textId="3A7970DC" w:rsidR="00CF2713" w:rsidRDefault="00A3646F" w:rsidP="00206D5E">
      <w:pPr>
        <w:pStyle w:val="ListParagraph"/>
        <w:tabs>
          <w:tab w:val="left" w:pos="720"/>
          <w:tab w:val="left" w:pos="1440"/>
          <w:tab w:val="left" w:pos="2160"/>
          <w:tab w:val="left" w:pos="3240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</w:t>
      </w:r>
      <w:r w:rsidR="00CF2713">
        <w:rPr>
          <w:sz w:val="28"/>
          <w:szCs w:val="28"/>
        </w:rPr>
        <w:t xml:space="preserve">City of Goliad Wastewater treatment System </w:t>
      </w:r>
    </w:p>
    <w:p w14:paraId="1BEC8904" w14:textId="53FE0E1E" w:rsidR="00CF2713" w:rsidRDefault="00CF2713" w:rsidP="00206D5E">
      <w:pPr>
        <w:pStyle w:val="ListParagraph"/>
        <w:tabs>
          <w:tab w:val="left" w:pos="720"/>
          <w:tab w:val="left" w:pos="1440"/>
          <w:tab w:val="left" w:pos="2160"/>
          <w:tab w:val="left" w:pos="3240"/>
        </w:tabs>
        <w:rPr>
          <w:sz w:val="28"/>
          <w:szCs w:val="28"/>
        </w:rPr>
      </w:pPr>
      <w:r>
        <w:rPr>
          <w:sz w:val="28"/>
          <w:szCs w:val="28"/>
        </w:rPr>
        <w:t>TPDES Permit # WQ0010458001</w:t>
      </w:r>
    </w:p>
    <w:p w14:paraId="54707541" w14:textId="4C9DD122" w:rsidR="00CF2713" w:rsidRDefault="00CF2713" w:rsidP="00CF2713">
      <w:pPr>
        <w:pStyle w:val="ListParagraph"/>
        <w:numPr>
          <w:ilvl w:val="0"/>
          <w:numId w:val="2"/>
        </w:numPr>
        <w:tabs>
          <w:tab w:val="left" w:pos="720"/>
          <w:tab w:val="left" w:pos="1440"/>
          <w:tab w:val="left" w:pos="2160"/>
          <w:tab w:val="left" w:pos="3240"/>
        </w:tabs>
        <w:rPr>
          <w:sz w:val="28"/>
          <w:szCs w:val="28"/>
        </w:rPr>
      </w:pPr>
      <w:r>
        <w:rPr>
          <w:sz w:val="28"/>
          <w:szCs w:val="28"/>
        </w:rPr>
        <w:t>Wastewater plant: 510 Mt Auburn St</w:t>
      </w:r>
      <w:r w:rsidR="00D57B87">
        <w:rPr>
          <w:sz w:val="28"/>
          <w:szCs w:val="28"/>
        </w:rPr>
        <w:t xml:space="preserve"> </w:t>
      </w:r>
    </w:p>
    <w:p w14:paraId="4A8A0619" w14:textId="52DD4500" w:rsidR="00CF2713" w:rsidRDefault="00CF2713" w:rsidP="00CF2713">
      <w:pPr>
        <w:pStyle w:val="ListParagraph"/>
        <w:tabs>
          <w:tab w:val="left" w:pos="720"/>
          <w:tab w:val="left" w:pos="1440"/>
          <w:tab w:val="left" w:pos="2160"/>
          <w:tab w:val="left" w:pos="3240"/>
        </w:tabs>
        <w:ind w:left="1080"/>
        <w:rPr>
          <w:sz w:val="28"/>
          <w:szCs w:val="28"/>
        </w:rPr>
      </w:pPr>
      <w:r>
        <w:rPr>
          <w:sz w:val="28"/>
          <w:szCs w:val="28"/>
        </w:rPr>
        <w:t>Main lift Station #</w:t>
      </w:r>
      <w:r w:rsidR="00A3646F">
        <w:rPr>
          <w:sz w:val="28"/>
          <w:szCs w:val="28"/>
        </w:rPr>
        <w:t>6, Three</w:t>
      </w:r>
      <w:r>
        <w:rPr>
          <w:sz w:val="28"/>
          <w:szCs w:val="28"/>
        </w:rPr>
        <w:t xml:space="preserve"> </w:t>
      </w:r>
      <w:r w:rsidR="00A3646F">
        <w:rPr>
          <w:sz w:val="28"/>
          <w:szCs w:val="28"/>
        </w:rPr>
        <w:t xml:space="preserve">Submersible </w:t>
      </w:r>
      <w:r>
        <w:rPr>
          <w:sz w:val="28"/>
          <w:szCs w:val="28"/>
        </w:rPr>
        <w:t xml:space="preserve">grinder pumps </w:t>
      </w:r>
    </w:p>
    <w:p w14:paraId="6E8A43EB" w14:textId="6A5DD75F" w:rsidR="00CF2713" w:rsidRDefault="00CF2713" w:rsidP="00CF2713">
      <w:pPr>
        <w:pStyle w:val="ListParagraph"/>
        <w:tabs>
          <w:tab w:val="left" w:pos="720"/>
          <w:tab w:val="left" w:pos="1440"/>
          <w:tab w:val="left" w:pos="2160"/>
          <w:tab w:val="left" w:pos="3240"/>
        </w:tabs>
        <w:ind w:left="1080"/>
        <w:rPr>
          <w:sz w:val="28"/>
          <w:szCs w:val="28"/>
        </w:rPr>
      </w:pPr>
      <w:r>
        <w:rPr>
          <w:sz w:val="28"/>
          <w:szCs w:val="28"/>
        </w:rPr>
        <w:t xml:space="preserve">Oxidation ditch </w:t>
      </w:r>
      <w:r w:rsidR="00A3646F">
        <w:rPr>
          <w:sz w:val="28"/>
          <w:szCs w:val="28"/>
        </w:rPr>
        <w:t>(racetrack), With</w:t>
      </w:r>
      <w:r>
        <w:rPr>
          <w:sz w:val="28"/>
          <w:szCs w:val="28"/>
        </w:rPr>
        <w:t xml:space="preserve"> </w:t>
      </w:r>
      <w:r w:rsidR="00A3646F">
        <w:rPr>
          <w:sz w:val="28"/>
          <w:szCs w:val="28"/>
        </w:rPr>
        <w:t>T</w:t>
      </w:r>
      <w:r>
        <w:rPr>
          <w:sz w:val="28"/>
          <w:szCs w:val="28"/>
        </w:rPr>
        <w:t>hree aerators on timers.</w:t>
      </w:r>
    </w:p>
    <w:p w14:paraId="244DB498" w14:textId="709F9F33" w:rsidR="00CF2713" w:rsidRDefault="00CF2713" w:rsidP="00CF2713">
      <w:pPr>
        <w:pStyle w:val="ListParagraph"/>
        <w:tabs>
          <w:tab w:val="left" w:pos="720"/>
          <w:tab w:val="left" w:pos="1440"/>
          <w:tab w:val="left" w:pos="2160"/>
          <w:tab w:val="left" w:pos="3240"/>
        </w:tabs>
        <w:ind w:left="1080"/>
        <w:rPr>
          <w:sz w:val="28"/>
          <w:szCs w:val="28"/>
        </w:rPr>
      </w:pPr>
      <w:r>
        <w:rPr>
          <w:sz w:val="28"/>
          <w:szCs w:val="28"/>
        </w:rPr>
        <w:t xml:space="preserve">Clarifier with a </w:t>
      </w:r>
      <w:r w:rsidR="00A3646F">
        <w:rPr>
          <w:sz w:val="28"/>
          <w:szCs w:val="28"/>
        </w:rPr>
        <w:t>rack system,</w:t>
      </w:r>
      <w:r>
        <w:rPr>
          <w:sz w:val="28"/>
          <w:szCs w:val="28"/>
        </w:rPr>
        <w:t xml:space="preserve"> Scummer </w:t>
      </w:r>
      <w:r w:rsidR="00A3646F">
        <w:rPr>
          <w:sz w:val="28"/>
          <w:szCs w:val="28"/>
        </w:rPr>
        <w:t>pump, two</w:t>
      </w:r>
      <w:r>
        <w:rPr>
          <w:sz w:val="28"/>
          <w:szCs w:val="28"/>
        </w:rPr>
        <w:t xml:space="preserve"> return pumps </w:t>
      </w:r>
    </w:p>
    <w:p w14:paraId="5E41B3AF" w14:textId="59B560A0" w:rsidR="00CF2713" w:rsidRDefault="00A3646F" w:rsidP="00CF2713">
      <w:pPr>
        <w:pStyle w:val="ListParagraph"/>
        <w:tabs>
          <w:tab w:val="left" w:pos="720"/>
          <w:tab w:val="left" w:pos="1440"/>
          <w:tab w:val="left" w:pos="2160"/>
          <w:tab w:val="left" w:pos="3240"/>
        </w:tabs>
        <w:ind w:left="1080"/>
        <w:rPr>
          <w:sz w:val="28"/>
          <w:szCs w:val="28"/>
        </w:rPr>
      </w:pPr>
      <w:r>
        <w:rPr>
          <w:sz w:val="28"/>
          <w:szCs w:val="28"/>
        </w:rPr>
        <w:t xml:space="preserve">Chlorine treatment system with Auto valve </w:t>
      </w:r>
    </w:p>
    <w:p w14:paraId="1E48C6A0" w14:textId="6C2890E6" w:rsidR="00A3646F" w:rsidRDefault="00A3646F" w:rsidP="00CF2713">
      <w:pPr>
        <w:pStyle w:val="ListParagraph"/>
        <w:tabs>
          <w:tab w:val="left" w:pos="720"/>
          <w:tab w:val="left" w:pos="1440"/>
          <w:tab w:val="left" w:pos="2160"/>
          <w:tab w:val="left" w:pos="3240"/>
        </w:tabs>
        <w:ind w:left="1080"/>
        <w:rPr>
          <w:sz w:val="28"/>
          <w:szCs w:val="28"/>
        </w:rPr>
      </w:pPr>
      <w:r>
        <w:rPr>
          <w:sz w:val="28"/>
          <w:szCs w:val="28"/>
        </w:rPr>
        <w:t>Wasting Dry box with polymer pump for wasting sludge.</w:t>
      </w:r>
      <w:r w:rsidR="00D57B87">
        <w:rPr>
          <w:sz w:val="28"/>
          <w:szCs w:val="28"/>
        </w:rPr>
        <w:t xml:space="preserve"> With Auxiliary Power Generator </w:t>
      </w:r>
    </w:p>
    <w:p w14:paraId="07096170" w14:textId="0CFE7BE8" w:rsidR="00A3646F" w:rsidRDefault="00A3646F" w:rsidP="00CF2713">
      <w:pPr>
        <w:pStyle w:val="ListParagraph"/>
        <w:tabs>
          <w:tab w:val="left" w:pos="720"/>
          <w:tab w:val="left" w:pos="1440"/>
          <w:tab w:val="left" w:pos="2160"/>
          <w:tab w:val="left" w:pos="3240"/>
        </w:tabs>
        <w:ind w:left="1080"/>
        <w:rPr>
          <w:sz w:val="28"/>
          <w:szCs w:val="28"/>
        </w:rPr>
      </w:pPr>
      <w:r>
        <w:rPr>
          <w:sz w:val="28"/>
          <w:szCs w:val="28"/>
        </w:rPr>
        <w:t xml:space="preserve">City </w:t>
      </w:r>
      <w:r w:rsidR="0081735B">
        <w:rPr>
          <w:sz w:val="28"/>
          <w:szCs w:val="28"/>
        </w:rPr>
        <w:t>o</w:t>
      </w:r>
      <w:r>
        <w:rPr>
          <w:sz w:val="28"/>
          <w:szCs w:val="28"/>
        </w:rPr>
        <w:t>f Goliad wastewater collection system Lift stations</w:t>
      </w:r>
    </w:p>
    <w:p w14:paraId="02D54C08" w14:textId="1D266744" w:rsidR="00A3646F" w:rsidRDefault="0011631C" w:rsidP="0011631C">
      <w:pPr>
        <w:pStyle w:val="ListParagraph"/>
        <w:numPr>
          <w:ilvl w:val="0"/>
          <w:numId w:val="3"/>
        </w:numPr>
        <w:tabs>
          <w:tab w:val="left" w:pos="720"/>
          <w:tab w:val="left" w:pos="1440"/>
          <w:tab w:val="left" w:pos="2160"/>
          <w:tab w:val="left" w:pos="3240"/>
        </w:tabs>
        <w:rPr>
          <w:sz w:val="28"/>
          <w:szCs w:val="28"/>
        </w:rPr>
      </w:pPr>
      <w:r>
        <w:rPr>
          <w:sz w:val="28"/>
          <w:szCs w:val="28"/>
        </w:rPr>
        <w:t>Lift station #1: E Pearl St (HWY 59)</w:t>
      </w:r>
    </w:p>
    <w:p w14:paraId="02139DA9" w14:textId="1BBCE542" w:rsidR="0011631C" w:rsidRDefault="0011631C" w:rsidP="0011631C">
      <w:pPr>
        <w:pStyle w:val="ListParagraph"/>
        <w:tabs>
          <w:tab w:val="left" w:pos="720"/>
          <w:tab w:val="left" w:pos="1440"/>
          <w:tab w:val="left" w:pos="2160"/>
          <w:tab w:val="left" w:pos="3240"/>
        </w:tabs>
        <w:ind w:left="1440"/>
        <w:rPr>
          <w:sz w:val="28"/>
          <w:szCs w:val="28"/>
        </w:rPr>
      </w:pPr>
      <w:r>
        <w:rPr>
          <w:sz w:val="28"/>
          <w:szCs w:val="28"/>
        </w:rPr>
        <w:t xml:space="preserve">Control Panel, Two </w:t>
      </w:r>
      <w:bookmarkStart w:id="1" w:name="_Hlk86656191"/>
      <w:r>
        <w:rPr>
          <w:sz w:val="28"/>
          <w:szCs w:val="28"/>
        </w:rPr>
        <w:t>Submersible grinder trash pump</w:t>
      </w:r>
      <w:bookmarkEnd w:id="1"/>
    </w:p>
    <w:p w14:paraId="6566FD5D" w14:textId="0ABCA409" w:rsidR="0011631C" w:rsidRDefault="0011631C" w:rsidP="0011631C">
      <w:pPr>
        <w:pStyle w:val="ListParagraph"/>
        <w:numPr>
          <w:ilvl w:val="0"/>
          <w:numId w:val="3"/>
        </w:numPr>
        <w:tabs>
          <w:tab w:val="left" w:pos="720"/>
          <w:tab w:val="left" w:pos="1440"/>
          <w:tab w:val="left" w:pos="2160"/>
          <w:tab w:val="left" w:pos="3240"/>
        </w:tabs>
        <w:rPr>
          <w:sz w:val="28"/>
          <w:szCs w:val="28"/>
        </w:rPr>
      </w:pPr>
      <w:r>
        <w:rPr>
          <w:sz w:val="28"/>
          <w:szCs w:val="28"/>
        </w:rPr>
        <w:t>Lift station#2: 100 S Burke St</w:t>
      </w:r>
    </w:p>
    <w:p w14:paraId="65F970E1" w14:textId="3A37E0E8" w:rsidR="0011631C" w:rsidRDefault="0011631C" w:rsidP="0011631C">
      <w:pPr>
        <w:pStyle w:val="ListParagraph"/>
        <w:tabs>
          <w:tab w:val="left" w:pos="720"/>
          <w:tab w:val="left" w:pos="1440"/>
          <w:tab w:val="left" w:pos="2160"/>
          <w:tab w:val="left" w:pos="3240"/>
        </w:tabs>
        <w:ind w:left="1440"/>
        <w:rPr>
          <w:sz w:val="28"/>
          <w:szCs w:val="28"/>
        </w:rPr>
      </w:pPr>
      <w:r>
        <w:rPr>
          <w:sz w:val="28"/>
          <w:szCs w:val="28"/>
        </w:rPr>
        <w:t xml:space="preserve">Control panel, Two </w:t>
      </w:r>
      <w:r w:rsidRPr="0011631C">
        <w:rPr>
          <w:sz w:val="28"/>
          <w:szCs w:val="28"/>
        </w:rPr>
        <w:t>Submersible grinder trash pump</w:t>
      </w:r>
    </w:p>
    <w:p w14:paraId="3CF06A99" w14:textId="50AC265D" w:rsidR="0011631C" w:rsidRDefault="0011631C" w:rsidP="0011631C">
      <w:pPr>
        <w:pStyle w:val="ListParagraph"/>
        <w:numPr>
          <w:ilvl w:val="0"/>
          <w:numId w:val="3"/>
        </w:numPr>
        <w:tabs>
          <w:tab w:val="left" w:pos="720"/>
          <w:tab w:val="left" w:pos="1440"/>
          <w:tab w:val="left" w:pos="2160"/>
          <w:tab w:val="left" w:pos="3240"/>
        </w:tabs>
        <w:rPr>
          <w:sz w:val="28"/>
          <w:szCs w:val="28"/>
        </w:rPr>
      </w:pPr>
      <w:r>
        <w:rPr>
          <w:sz w:val="28"/>
          <w:szCs w:val="28"/>
        </w:rPr>
        <w:t>Lift station #3: E Fannin St</w:t>
      </w:r>
    </w:p>
    <w:p w14:paraId="04848EDE" w14:textId="7FC0ADAB" w:rsidR="00A3646F" w:rsidRDefault="00690EBC" w:rsidP="00CF2713">
      <w:pPr>
        <w:pStyle w:val="ListParagraph"/>
        <w:tabs>
          <w:tab w:val="left" w:pos="720"/>
          <w:tab w:val="left" w:pos="1440"/>
          <w:tab w:val="left" w:pos="2160"/>
          <w:tab w:val="left" w:pos="3240"/>
        </w:tabs>
        <w:ind w:left="1080"/>
        <w:rPr>
          <w:sz w:val="28"/>
          <w:szCs w:val="28"/>
        </w:rPr>
      </w:pPr>
      <w:bookmarkStart w:id="2" w:name="_Hlk86656314"/>
      <w:r>
        <w:rPr>
          <w:sz w:val="28"/>
          <w:szCs w:val="28"/>
        </w:rPr>
        <w:tab/>
      </w:r>
      <w:r w:rsidR="0011631C" w:rsidRPr="0011631C">
        <w:rPr>
          <w:sz w:val="28"/>
          <w:szCs w:val="28"/>
        </w:rPr>
        <w:t>Control panel, Two Submersible grinder trash pump</w:t>
      </w:r>
    </w:p>
    <w:bookmarkEnd w:id="2"/>
    <w:p w14:paraId="3056A9F6" w14:textId="556B4EB9" w:rsidR="0011631C" w:rsidRDefault="0011631C" w:rsidP="00CF2713">
      <w:pPr>
        <w:pStyle w:val="ListParagraph"/>
        <w:tabs>
          <w:tab w:val="left" w:pos="720"/>
          <w:tab w:val="left" w:pos="1440"/>
          <w:tab w:val="left" w:pos="2160"/>
          <w:tab w:val="left" w:pos="3240"/>
        </w:tabs>
        <w:ind w:left="1080"/>
        <w:rPr>
          <w:sz w:val="28"/>
          <w:szCs w:val="28"/>
        </w:rPr>
      </w:pPr>
      <w:r>
        <w:rPr>
          <w:sz w:val="28"/>
          <w:szCs w:val="28"/>
        </w:rPr>
        <w:t>4.Lift Station #</w:t>
      </w:r>
      <w:r w:rsidR="00690EBC">
        <w:rPr>
          <w:sz w:val="28"/>
          <w:szCs w:val="28"/>
        </w:rPr>
        <w:t>4: Hord</w:t>
      </w:r>
      <w:r>
        <w:rPr>
          <w:sz w:val="28"/>
          <w:szCs w:val="28"/>
        </w:rPr>
        <w:t xml:space="preserve"> St</w:t>
      </w:r>
    </w:p>
    <w:p w14:paraId="567D7DF3" w14:textId="7E4031BA" w:rsidR="00A3646F" w:rsidRDefault="00690EBC" w:rsidP="00CF2713">
      <w:pPr>
        <w:pStyle w:val="ListParagraph"/>
        <w:tabs>
          <w:tab w:val="left" w:pos="720"/>
          <w:tab w:val="left" w:pos="1440"/>
          <w:tab w:val="left" w:pos="2160"/>
          <w:tab w:val="left" w:pos="3240"/>
        </w:tabs>
        <w:ind w:left="1080"/>
        <w:rPr>
          <w:sz w:val="28"/>
          <w:szCs w:val="28"/>
        </w:rPr>
      </w:pPr>
      <w:r>
        <w:rPr>
          <w:sz w:val="28"/>
          <w:szCs w:val="28"/>
        </w:rPr>
        <w:tab/>
      </w:r>
      <w:r w:rsidR="0011631C" w:rsidRPr="0011631C">
        <w:rPr>
          <w:sz w:val="28"/>
          <w:szCs w:val="28"/>
        </w:rPr>
        <w:t>Control panel, Two Submersible grinder trash pump</w:t>
      </w:r>
    </w:p>
    <w:p w14:paraId="3E7B06C8" w14:textId="6A86F2B0" w:rsidR="0011631C" w:rsidRDefault="0011631C" w:rsidP="00CF2713">
      <w:pPr>
        <w:pStyle w:val="ListParagraph"/>
        <w:tabs>
          <w:tab w:val="left" w:pos="720"/>
          <w:tab w:val="left" w:pos="1440"/>
          <w:tab w:val="left" w:pos="2160"/>
          <w:tab w:val="left" w:pos="3240"/>
        </w:tabs>
        <w:ind w:left="1080"/>
        <w:rPr>
          <w:sz w:val="28"/>
          <w:szCs w:val="28"/>
        </w:rPr>
      </w:pPr>
      <w:r>
        <w:rPr>
          <w:sz w:val="28"/>
          <w:szCs w:val="28"/>
        </w:rPr>
        <w:t>5.Lift station#5:650 DeLeon St</w:t>
      </w:r>
    </w:p>
    <w:p w14:paraId="36FA3C26" w14:textId="0D39D229" w:rsidR="00CF2713" w:rsidRDefault="00690EBC" w:rsidP="00CF2713">
      <w:pPr>
        <w:pStyle w:val="ListParagraph"/>
        <w:tabs>
          <w:tab w:val="left" w:pos="720"/>
          <w:tab w:val="left" w:pos="1440"/>
          <w:tab w:val="left" w:pos="2160"/>
          <w:tab w:val="left" w:pos="3240"/>
        </w:tabs>
        <w:ind w:left="1080"/>
        <w:rPr>
          <w:sz w:val="28"/>
          <w:szCs w:val="28"/>
        </w:rPr>
      </w:pPr>
      <w:bookmarkStart w:id="3" w:name="_Hlk86656995"/>
      <w:r>
        <w:rPr>
          <w:sz w:val="28"/>
          <w:szCs w:val="28"/>
        </w:rPr>
        <w:tab/>
      </w:r>
      <w:bookmarkStart w:id="4" w:name="_Hlk86657226"/>
      <w:r w:rsidR="0011631C" w:rsidRPr="0011631C">
        <w:rPr>
          <w:sz w:val="28"/>
          <w:szCs w:val="28"/>
        </w:rPr>
        <w:t>Control panel, Two Submersible grinder trash pump</w:t>
      </w:r>
      <w:bookmarkEnd w:id="3"/>
      <w:bookmarkEnd w:id="4"/>
    </w:p>
    <w:p w14:paraId="665AAA62" w14:textId="3489D28B" w:rsidR="0011631C" w:rsidRDefault="0011631C" w:rsidP="00CF2713">
      <w:pPr>
        <w:pStyle w:val="ListParagraph"/>
        <w:tabs>
          <w:tab w:val="left" w:pos="720"/>
          <w:tab w:val="left" w:pos="1440"/>
          <w:tab w:val="left" w:pos="2160"/>
          <w:tab w:val="left" w:pos="3240"/>
        </w:tabs>
        <w:ind w:left="1080"/>
        <w:rPr>
          <w:sz w:val="28"/>
          <w:szCs w:val="28"/>
        </w:rPr>
      </w:pPr>
      <w:r>
        <w:rPr>
          <w:sz w:val="28"/>
          <w:szCs w:val="28"/>
        </w:rPr>
        <w:t>6. Main Lift Station :510 Mt Auburn St</w:t>
      </w:r>
    </w:p>
    <w:p w14:paraId="2CC48670" w14:textId="2057B877" w:rsidR="00104FE0" w:rsidRDefault="00690EBC" w:rsidP="006D4081">
      <w:pPr>
        <w:pStyle w:val="ListParagraph"/>
        <w:tabs>
          <w:tab w:val="left" w:pos="720"/>
          <w:tab w:val="left" w:pos="1440"/>
          <w:tab w:val="left" w:pos="2160"/>
          <w:tab w:val="left" w:pos="3240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="006D4081" w:rsidRPr="006D4081">
        <w:rPr>
          <w:sz w:val="28"/>
          <w:szCs w:val="28"/>
        </w:rPr>
        <w:t xml:space="preserve"> </w:t>
      </w:r>
      <w:r w:rsidR="0011631C" w:rsidRPr="0011631C">
        <w:rPr>
          <w:sz w:val="28"/>
          <w:szCs w:val="28"/>
        </w:rPr>
        <w:t>Control panel, T</w:t>
      </w:r>
      <w:r w:rsidR="0011631C">
        <w:rPr>
          <w:sz w:val="28"/>
          <w:szCs w:val="28"/>
        </w:rPr>
        <w:t>hree</w:t>
      </w:r>
      <w:r w:rsidR="0011631C" w:rsidRPr="0011631C">
        <w:rPr>
          <w:sz w:val="28"/>
          <w:szCs w:val="28"/>
        </w:rPr>
        <w:t xml:space="preserve"> Submersible grinder trash </w:t>
      </w:r>
      <w:r w:rsidRPr="0011631C">
        <w:rPr>
          <w:sz w:val="28"/>
          <w:szCs w:val="28"/>
        </w:rPr>
        <w:t>pump</w:t>
      </w:r>
      <w:r>
        <w:rPr>
          <w:sz w:val="28"/>
          <w:szCs w:val="28"/>
        </w:rPr>
        <w:t>,</w:t>
      </w:r>
      <w:r w:rsidR="0011631C">
        <w:rPr>
          <w:sz w:val="28"/>
          <w:szCs w:val="28"/>
        </w:rPr>
        <w:t xml:space="preserve"> </w:t>
      </w:r>
      <w:r w:rsidR="00B713EC">
        <w:rPr>
          <w:sz w:val="28"/>
          <w:szCs w:val="28"/>
        </w:rPr>
        <w:t>At WWTP</w:t>
      </w:r>
    </w:p>
    <w:p w14:paraId="3489F3E5" w14:textId="2B4691CA" w:rsidR="0011631C" w:rsidRPr="006D4081" w:rsidRDefault="00690EBC" w:rsidP="006D4081">
      <w:pPr>
        <w:pStyle w:val="ListParagraph"/>
        <w:tabs>
          <w:tab w:val="left" w:pos="720"/>
          <w:tab w:val="left" w:pos="1440"/>
          <w:tab w:val="left" w:pos="2160"/>
          <w:tab w:val="left" w:pos="3240"/>
        </w:tabs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11631C">
        <w:rPr>
          <w:sz w:val="28"/>
          <w:szCs w:val="28"/>
        </w:rPr>
        <w:t>7.Lift station #7</w:t>
      </w:r>
      <w:r>
        <w:rPr>
          <w:sz w:val="28"/>
          <w:szCs w:val="28"/>
        </w:rPr>
        <w:t>:721 Margil St</w:t>
      </w:r>
    </w:p>
    <w:p w14:paraId="1A3FBE80" w14:textId="604C6D25" w:rsidR="00104FE0" w:rsidRDefault="00690EBC" w:rsidP="00BA768F">
      <w:pPr>
        <w:tabs>
          <w:tab w:val="left" w:pos="720"/>
          <w:tab w:val="left" w:pos="1440"/>
          <w:tab w:val="left" w:pos="2160"/>
          <w:tab w:val="left" w:pos="3240"/>
        </w:tabs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690EBC">
        <w:rPr>
          <w:sz w:val="28"/>
          <w:szCs w:val="28"/>
        </w:rPr>
        <w:t>Control panel, Two Submersible grinder trash pump</w:t>
      </w:r>
    </w:p>
    <w:p w14:paraId="6F03FBF5" w14:textId="5E7DA3C1" w:rsidR="00B713EC" w:rsidRDefault="00B713EC" w:rsidP="00BA768F">
      <w:pPr>
        <w:tabs>
          <w:tab w:val="left" w:pos="720"/>
          <w:tab w:val="left" w:pos="1440"/>
          <w:tab w:val="left" w:pos="2160"/>
          <w:tab w:val="left" w:pos="3240"/>
        </w:tabs>
        <w:rPr>
          <w:sz w:val="28"/>
          <w:szCs w:val="28"/>
        </w:rPr>
      </w:pPr>
      <w:r>
        <w:rPr>
          <w:sz w:val="28"/>
          <w:szCs w:val="28"/>
        </w:rPr>
        <w:tab/>
        <w:t xml:space="preserve">     8.Lift Station #9 :</w:t>
      </w:r>
      <w:bookmarkStart w:id="5" w:name="_Hlk86657283"/>
      <w:r>
        <w:rPr>
          <w:sz w:val="28"/>
          <w:szCs w:val="28"/>
        </w:rPr>
        <w:t>414 W Ward St</w:t>
      </w:r>
    </w:p>
    <w:bookmarkEnd w:id="5"/>
    <w:p w14:paraId="632C5438" w14:textId="62F7297C" w:rsidR="0087334A" w:rsidRDefault="00216E11" w:rsidP="00BA768F">
      <w:pPr>
        <w:tabs>
          <w:tab w:val="left" w:pos="720"/>
          <w:tab w:val="left" w:pos="1440"/>
          <w:tab w:val="left" w:pos="2160"/>
          <w:tab w:val="left" w:pos="3240"/>
        </w:tabs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16E11">
        <w:rPr>
          <w:sz w:val="28"/>
          <w:szCs w:val="28"/>
        </w:rPr>
        <w:t>Control panel, Two Submersible grinder trash pump</w:t>
      </w:r>
    </w:p>
    <w:p w14:paraId="3EFF6EA3" w14:textId="68442EF7" w:rsidR="00216E11" w:rsidRDefault="00216E11" w:rsidP="00BA768F">
      <w:pPr>
        <w:tabs>
          <w:tab w:val="left" w:pos="720"/>
          <w:tab w:val="left" w:pos="1440"/>
          <w:tab w:val="left" w:pos="2160"/>
          <w:tab w:val="left" w:pos="3240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14:paraId="35513932" w14:textId="3DB476C1" w:rsidR="0087334A" w:rsidRDefault="00216E11" w:rsidP="00BA768F">
      <w:pPr>
        <w:tabs>
          <w:tab w:val="left" w:pos="720"/>
          <w:tab w:val="left" w:pos="1440"/>
          <w:tab w:val="left" w:pos="2160"/>
          <w:tab w:val="left" w:pos="3240"/>
        </w:tabs>
        <w:rPr>
          <w:sz w:val="28"/>
          <w:szCs w:val="28"/>
        </w:rPr>
      </w:pPr>
      <w:r>
        <w:rPr>
          <w:sz w:val="28"/>
          <w:szCs w:val="28"/>
        </w:rPr>
        <w:tab/>
        <w:t xml:space="preserve">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City of Goliad Command centers</w:t>
      </w:r>
    </w:p>
    <w:p w14:paraId="4F3C9FC1" w14:textId="733C0886" w:rsidR="00216E11" w:rsidRDefault="00216E11" w:rsidP="00216E11">
      <w:pPr>
        <w:pStyle w:val="ListParagraph"/>
        <w:numPr>
          <w:ilvl w:val="0"/>
          <w:numId w:val="4"/>
        </w:numPr>
        <w:tabs>
          <w:tab w:val="left" w:pos="720"/>
          <w:tab w:val="left" w:pos="1440"/>
          <w:tab w:val="left" w:pos="2160"/>
          <w:tab w:val="left" w:pos="3240"/>
        </w:tabs>
        <w:rPr>
          <w:sz w:val="28"/>
          <w:szCs w:val="28"/>
        </w:rPr>
      </w:pPr>
      <w:r>
        <w:rPr>
          <w:sz w:val="28"/>
          <w:szCs w:val="28"/>
        </w:rPr>
        <w:t xml:space="preserve">City hall :152 W End </w:t>
      </w:r>
      <w:r w:rsidR="003A689C">
        <w:rPr>
          <w:sz w:val="28"/>
          <w:szCs w:val="28"/>
        </w:rPr>
        <w:t>St, PO BOX 939 Goliad, TX 77963</w:t>
      </w:r>
    </w:p>
    <w:p w14:paraId="3C4D2B85" w14:textId="2226855B" w:rsidR="003A689C" w:rsidRDefault="00216E11" w:rsidP="003A689C">
      <w:pPr>
        <w:pStyle w:val="ListParagraph"/>
        <w:numPr>
          <w:ilvl w:val="0"/>
          <w:numId w:val="4"/>
        </w:numPr>
        <w:tabs>
          <w:tab w:val="left" w:pos="720"/>
          <w:tab w:val="left" w:pos="1440"/>
          <w:tab w:val="left" w:pos="2160"/>
          <w:tab w:val="left" w:pos="3240"/>
        </w:tabs>
        <w:rPr>
          <w:sz w:val="28"/>
          <w:szCs w:val="28"/>
        </w:rPr>
      </w:pPr>
      <w:r>
        <w:rPr>
          <w:sz w:val="28"/>
          <w:szCs w:val="28"/>
        </w:rPr>
        <w:t>City shop: 617 S Burke St</w:t>
      </w:r>
    </w:p>
    <w:p w14:paraId="3AD6B64C" w14:textId="77777777" w:rsidR="003A689C" w:rsidRDefault="003A689C" w:rsidP="003A689C">
      <w:pPr>
        <w:pStyle w:val="ListParagraph"/>
        <w:numPr>
          <w:ilvl w:val="0"/>
          <w:numId w:val="4"/>
        </w:numPr>
        <w:tabs>
          <w:tab w:val="left" w:pos="720"/>
          <w:tab w:val="left" w:pos="1440"/>
          <w:tab w:val="left" w:pos="2160"/>
          <w:tab w:val="left" w:pos="3240"/>
        </w:tabs>
        <w:rPr>
          <w:sz w:val="28"/>
          <w:szCs w:val="28"/>
        </w:rPr>
      </w:pPr>
    </w:p>
    <w:p w14:paraId="31BA1A5B" w14:textId="1DC30EF2" w:rsidR="003A689C" w:rsidRDefault="003A689C" w:rsidP="003A689C">
      <w:pPr>
        <w:tabs>
          <w:tab w:val="left" w:pos="720"/>
          <w:tab w:val="left" w:pos="1440"/>
          <w:tab w:val="left" w:pos="2160"/>
          <w:tab w:val="left" w:pos="3240"/>
        </w:tabs>
        <w:rPr>
          <w:sz w:val="28"/>
          <w:szCs w:val="28"/>
        </w:rPr>
      </w:pPr>
      <w:r>
        <w:rPr>
          <w:sz w:val="28"/>
          <w:szCs w:val="28"/>
        </w:rPr>
        <w:t>Attached is a PDF map file with the location Circled in RED, to show where the locations are on our system Map,</w:t>
      </w:r>
    </w:p>
    <w:p w14:paraId="2E60F03D" w14:textId="384E3A45" w:rsidR="003A689C" w:rsidRDefault="003A689C" w:rsidP="003A689C">
      <w:pPr>
        <w:tabs>
          <w:tab w:val="left" w:pos="720"/>
          <w:tab w:val="left" w:pos="1440"/>
          <w:tab w:val="left" w:pos="2160"/>
          <w:tab w:val="left" w:pos="3240"/>
        </w:tabs>
        <w:rPr>
          <w:sz w:val="28"/>
          <w:szCs w:val="28"/>
        </w:rPr>
      </w:pPr>
      <w:r>
        <w:rPr>
          <w:sz w:val="28"/>
          <w:szCs w:val="28"/>
        </w:rPr>
        <w:t xml:space="preserve">Also there is a attached Excel Sheet show the Meter numbers address and GPS locations for each location </w:t>
      </w:r>
    </w:p>
    <w:p w14:paraId="21071A82" w14:textId="2890A4D3" w:rsidR="003A689C" w:rsidRDefault="003A689C" w:rsidP="003A689C">
      <w:pPr>
        <w:tabs>
          <w:tab w:val="left" w:pos="720"/>
          <w:tab w:val="left" w:pos="1440"/>
          <w:tab w:val="left" w:pos="2160"/>
          <w:tab w:val="left" w:pos="3240"/>
        </w:tabs>
        <w:rPr>
          <w:sz w:val="28"/>
          <w:szCs w:val="28"/>
        </w:rPr>
      </w:pPr>
    </w:p>
    <w:p w14:paraId="501003F3" w14:textId="77777777" w:rsidR="003A689C" w:rsidRPr="003A689C" w:rsidRDefault="003A689C" w:rsidP="003A689C">
      <w:pPr>
        <w:tabs>
          <w:tab w:val="left" w:pos="720"/>
          <w:tab w:val="left" w:pos="1440"/>
          <w:tab w:val="left" w:pos="2160"/>
          <w:tab w:val="left" w:pos="3240"/>
        </w:tabs>
        <w:rPr>
          <w:sz w:val="28"/>
          <w:szCs w:val="28"/>
        </w:rPr>
      </w:pPr>
    </w:p>
    <w:p w14:paraId="00D819C5" w14:textId="77777777" w:rsidR="00857526" w:rsidRDefault="00857526" w:rsidP="00857526">
      <w:pPr>
        <w:pStyle w:val="ListParagraph"/>
        <w:tabs>
          <w:tab w:val="left" w:pos="720"/>
          <w:tab w:val="left" w:pos="1440"/>
          <w:tab w:val="left" w:pos="2160"/>
          <w:tab w:val="left" w:pos="3240"/>
        </w:tabs>
        <w:ind w:left="1548"/>
        <w:rPr>
          <w:sz w:val="28"/>
          <w:szCs w:val="28"/>
        </w:rPr>
      </w:pPr>
    </w:p>
    <w:p w14:paraId="782DCBA6" w14:textId="6A0DBC7A" w:rsidR="00857526" w:rsidRDefault="00857526" w:rsidP="00857526">
      <w:pPr>
        <w:pStyle w:val="ListParagraph"/>
        <w:tabs>
          <w:tab w:val="left" w:pos="720"/>
          <w:tab w:val="left" w:pos="1440"/>
          <w:tab w:val="left" w:pos="2160"/>
          <w:tab w:val="left" w:pos="3240"/>
        </w:tabs>
        <w:ind w:left="1548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City of Goliad </w:t>
      </w:r>
    </w:p>
    <w:p w14:paraId="2C047415" w14:textId="77777777" w:rsidR="00712E59" w:rsidRDefault="00712E59" w:rsidP="00857526">
      <w:pPr>
        <w:pStyle w:val="ListParagraph"/>
        <w:tabs>
          <w:tab w:val="left" w:pos="720"/>
          <w:tab w:val="left" w:pos="1440"/>
          <w:tab w:val="left" w:pos="2160"/>
          <w:tab w:val="left" w:pos="3240"/>
        </w:tabs>
        <w:ind w:left="1548"/>
        <w:rPr>
          <w:sz w:val="28"/>
          <w:szCs w:val="28"/>
        </w:rPr>
      </w:pPr>
    </w:p>
    <w:p w14:paraId="3C8F8C7F" w14:textId="77777777" w:rsidR="00712E59" w:rsidRDefault="00857526" w:rsidP="00857526">
      <w:pPr>
        <w:pStyle w:val="ListParagraph"/>
        <w:tabs>
          <w:tab w:val="left" w:pos="720"/>
          <w:tab w:val="left" w:pos="1440"/>
          <w:tab w:val="left" w:pos="2160"/>
          <w:tab w:val="left" w:pos="3240"/>
        </w:tabs>
        <w:ind w:left="1548"/>
        <w:rPr>
          <w:sz w:val="28"/>
          <w:szCs w:val="28"/>
        </w:rPr>
      </w:pPr>
      <w:r>
        <w:rPr>
          <w:sz w:val="28"/>
          <w:szCs w:val="28"/>
        </w:rPr>
        <w:t xml:space="preserve">PO Box 939 </w:t>
      </w:r>
    </w:p>
    <w:p w14:paraId="34171495" w14:textId="7A62D4ED" w:rsidR="00857526" w:rsidRDefault="00857526" w:rsidP="00857526">
      <w:pPr>
        <w:pStyle w:val="ListParagraph"/>
        <w:tabs>
          <w:tab w:val="left" w:pos="720"/>
          <w:tab w:val="left" w:pos="1440"/>
          <w:tab w:val="left" w:pos="2160"/>
          <w:tab w:val="left" w:pos="3240"/>
        </w:tabs>
        <w:ind w:left="1548"/>
        <w:rPr>
          <w:sz w:val="28"/>
          <w:szCs w:val="28"/>
        </w:rPr>
      </w:pPr>
      <w:r>
        <w:rPr>
          <w:sz w:val="28"/>
          <w:szCs w:val="28"/>
        </w:rPr>
        <w:t>Goliad Texas 77963</w:t>
      </w:r>
    </w:p>
    <w:p w14:paraId="64DD917B" w14:textId="38D353B6" w:rsidR="00857526" w:rsidRDefault="00857526" w:rsidP="00857526">
      <w:pPr>
        <w:pStyle w:val="ListParagraph"/>
        <w:tabs>
          <w:tab w:val="left" w:pos="720"/>
          <w:tab w:val="left" w:pos="1440"/>
          <w:tab w:val="left" w:pos="2160"/>
          <w:tab w:val="left" w:pos="3240"/>
        </w:tabs>
        <w:ind w:left="1548"/>
        <w:rPr>
          <w:sz w:val="28"/>
          <w:szCs w:val="28"/>
        </w:rPr>
      </w:pPr>
      <w:r>
        <w:rPr>
          <w:sz w:val="28"/>
          <w:szCs w:val="28"/>
        </w:rPr>
        <w:t>152 W End St</w:t>
      </w:r>
    </w:p>
    <w:p w14:paraId="76E2B860" w14:textId="1ECC7759" w:rsidR="00857526" w:rsidRDefault="00857526" w:rsidP="00857526">
      <w:pPr>
        <w:pStyle w:val="ListParagraph"/>
        <w:tabs>
          <w:tab w:val="left" w:pos="720"/>
          <w:tab w:val="left" w:pos="1440"/>
          <w:tab w:val="left" w:pos="2160"/>
          <w:tab w:val="left" w:pos="3240"/>
        </w:tabs>
        <w:ind w:left="1548"/>
        <w:rPr>
          <w:sz w:val="28"/>
          <w:szCs w:val="28"/>
        </w:rPr>
      </w:pPr>
      <w:r>
        <w:rPr>
          <w:sz w:val="28"/>
          <w:szCs w:val="28"/>
        </w:rPr>
        <w:t>Phone :361 645 34</w:t>
      </w:r>
      <w:r w:rsidR="003A689C">
        <w:rPr>
          <w:sz w:val="28"/>
          <w:szCs w:val="28"/>
        </w:rPr>
        <w:t xml:space="preserve">54 </w:t>
      </w:r>
    </w:p>
    <w:p w14:paraId="5F055AD7" w14:textId="375684B1" w:rsidR="00857526" w:rsidRDefault="00857526" w:rsidP="00857526">
      <w:pPr>
        <w:pStyle w:val="ListParagraph"/>
        <w:tabs>
          <w:tab w:val="left" w:pos="720"/>
          <w:tab w:val="left" w:pos="1440"/>
          <w:tab w:val="left" w:pos="2160"/>
          <w:tab w:val="left" w:pos="3240"/>
        </w:tabs>
        <w:ind w:left="1548"/>
        <w:rPr>
          <w:sz w:val="28"/>
          <w:szCs w:val="28"/>
        </w:rPr>
      </w:pPr>
    </w:p>
    <w:p w14:paraId="0D2D40E3" w14:textId="1C1EFBFD" w:rsidR="00712E59" w:rsidRDefault="00712E59" w:rsidP="00857526">
      <w:pPr>
        <w:pStyle w:val="ListParagraph"/>
        <w:tabs>
          <w:tab w:val="left" w:pos="720"/>
          <w:tab w:val="left" w:pos="1440"/>
          <w:tab w:val="left" w:pos="2160"/>
          <w:tab w:val="left" w:pos="3240"/>
        </w:tabs>
        <w:ind w:left="1548"/>
        <w:rPr>
          <w:sz w:val="28"/>
          <w:szCs w:val="28"/>
        </w:rPr>
      </w:pPr>
    </w:p>
    <w:p w14:paraId="6BB5E33D" w14:textId="3BDB7C31" w:rsidR="00712E59" w:rsidRDefault="00712E59" w:rsidP="00857526">
      <w:pPr>
        <w:pStyle w:val="ListParagraph"/>
        <w:tabs>
          <w:tab w:val="left" w:pos="720"/>
          <w:tab w:val="left" w:pos="1440"/>
          <w:tab w:val="left" w:pos="2160"/>
          <w:tab w:val="left" w:pos="3240"/>
        </w:tabs>
        <w:ind w:left="1548"/>
        <w:rPr>
          <w:sz w:val="28"/>
          <w:szCs w:val="28"/>
        </w:rPr>
      </w:pPr>
    </w:p>
    <w:p w14:paraId="6E384654" w14:textId="16AAC391" w:rsidR="00712E59" w:rsidRDefault="00712E59" w:rsidP="00857526">
      <w:pPr>
        <w:pStyle w:val="ListParagraph"/>
        <w:tabs>
          <w:tab w:val="left" w:pos="720"/>
          <w:tab w:val="left" w:pos="1440"/>
          <w:tab w:val="left" w:pos="2160"/>
          <w:tab w:val="left" w:pos="3240"/>
        </w:tabs>
        <w:ind w:left="1548"/>
        <w:rPr>
          <w:sz w:val="28"/>
          <w:szCs w:val="28"/>
        </w:rPr>
      </w:pPr>
      <w:r>
        <w:rPr>
          <w:sz w:val="28"/>
          <w:szCs w:val="28"/>
        </w:rPr>
        <w:t xml:space="preserve">If there any other questions, please contact </w:t>
      </w:r>
    </w:p>
    <w:p w14:paraId="23DDF66E" w14:textId="2EE13DEE" w:rsidR="00712E59" w:rsidRDefault="00712E59" w:rsidP="00857526">
      <w:pPr>
        <w:pStyle w:val="ListParagraph"/>
        <w:tabs>
          <w:tab w:val="left" w:pos="720"/>
          <w:tab w:val="left" w:pos="1440"/>
          <w:tab w:val="left" w:pos="2160"/>
          <w:tab w:val="left" w:pos="3240"/>
        </w:tabs>
        <w:ind w:left="1548"/>
        <w:rPr>
          <w:sz w:val="28"/>
          <w:szCs w:val="28"/>
        </w:rPr>
      </w:pPr>
      <w:r>
        <w:rPr>
          <w:sz w:val="28"/>
          <w:szCs w:val="28"/>
        </w:rPr>
        <w:t xml:space="preserve">Public Works Director </w:t>
      </w:r>
    </w:p>
    <w:p w14:paraId="12118EF5" w14:textId="29D5A701" w:rsidR="00712E59" w:rsidRDefault="00712E59" w:rsidP="00857526">
      <w:pPr>
        <w:pStyle w:val="ListParagraph"/>
        <w:tabs>
          <w:tab w:val="left" w:pos="720"/>
          <w:tab w:val="left" w:pos="1440"/>
          <w:tab w:val="left" w:pos="2160"/>
          <w:tab w:val="left" w:pos="3240"/>
        </w:tabs>
        <w:ind w:left="1548"/>
        <w:rPr>
          <w:sz w:val="28"/>
          <w:szCs w:val="28"/>
        </w:rPr>
      </w:pPr>
      <w:r>
        <w:rPr>
          <w:sz w:val="28"/>
          <w:szCs w:val="28"/>
        </w:rPr>
        <w:t xml:space="preserve">Earl Henning </w:t>
      </w:r>
    </w:p>
    <w:p w14:paraId="04748BD0" w14:textId="15873353" w:rsidR="00712E59" w:rsidRDefault="00712E59" w:rsidP="00857526">
      <w:pPr>
        <w:pStyle w:val="ListParagraph"/>
        <w:tabs>
          <w:tab w:val="left" w:pos="720"/>
          <w:tab w:val="left" w:pos="1440"/>
          <w:tab w:val="left" w:pos="2160"/>
          <w:tab w:val="left" w:pos="3240"/>
        </w:tabs>
        <w:ind w:left="1548"/>
        <w:rPr>
          <w:sz w:val="28"/>
          <w:szCs w:val="28"/>
        </w:rPr>
      </w:pPr>
      <w:r>
        <w:rPr>
          <w:sz w:val="28"/>
          <w:szCs w:val="28"/>
        </w:rPr>
        <w:t>361-405-9041</w:t>
      </w:r>
    </w:p>
    <w:p w14:paraId="7EC8B291" w14:textId="53FB75D9" w:rsidR="00712E59" w:rsidRDefault="00712E59" w:rsidP="00857526">
      <w:pPr>
        <w:pStyle w:val="ListParagraph"/>
        <w:tabs>
          <w:tab w:val="left" w:pos="720"/>
          <w:tab w:val="left" w:pos="1440"/>
          <w:tab w:val="left" w:pos="2160"/>
          <w:tab w:val="left" w:pos="3240"/>
        </w:tabs>
        <w:ind w:left="1548"/>
        <w:rPr>
          <w:sz w:val="28"/>
          <w:szCs w:val="28"/>
        </w:rPr>
      </w:pPr>
      <w:r>
        <w:rPr>
          <w:sz w:val="28"/>
          <w:szCs w:val="28"/>
        </w:rPr>
        <w:t>Earl.henning@goliadtx.net</w:t>
      </w:r>
    </w:p>
    <w:p w14:paraId="2DD7389B" w14:textId="109039AF" w:rsidR="00712E59" w:rsidRDefault="00712E59" w:rsidP="00857526">
      <w:pPr>
        <w:pStyle w:val="ListParagraph"/>
        <w:tabs>
          <w:tab w:val="left" w:pos="720"/>
          <w:tab w:val="left" w:pos="1440"/>
          <w:tab w:val="left" w:pos="2160"/>
          <w:tab w:val="left" w:pos="3240"/>
        </w:tabs>
        <w:ind w:left="1548"/>
        <w:rPr>
          <w:sz w:val="28"/>
          <w:szCs w:val="28"/>
        </w:rPr>
      </w:pPr>
      <w:r>
        <w:rPr>
          <w:sz w:val="28"/>
          <w:szCs w:val="28"/>
        </w:rPr>
        <w:t>Or leave a message at City Hall 361-645-3454</w:t>
      </w:r>
    </w:p>
    <w:p w14:paraId="39CAC69D" w14:textId="77777777" w:rsidR="00216E11" w:rsidRPr="00216E11" w:rsidRDefault="00216E11" w:rsidP="00216E11">
      <w:pPr>
        <w:pStyle w:val="ListParagraph"/>
        <w:tabs>
          <w:tab w:val="left" w:pos="720"/>
          <w:tab w:val="left" w:pos="1440"/>
          <w:tab w:val="left" w:pos="2160"/>
          <w:tab w:val="left" w:pos="3240"/>
        </w:tabs>
        <w:ind w:left="1548"/>
        <w:rPr>
          <w:sz w:val="28"/>
          <w:szCs w:val="28"/>
        </w:rPr>
      </w:pPr>
    </w:p>
    <w:p w14:paraId="5F53584D" w14:textId="77777777" w:rsidR="003F6C02" w:rsidRDefault="003F6C02" w:rsidP="00BA768F">
      <w:pPr>
        <w:tabs>
          <w:tab w:val="left" w:pos="720"/>
          <w:tab w:val="left" w:pos="1440"/>
          <w:tab w:val="left" w:pos="2160"/>
          <w:tab w:val="left" w:pos="3240"/>
        </w:tabs>
        <w:rPr>
          <w:sz w:val="28"/>
          <w:szCs w:val="28"/>
        </w:rPr>
      </w:pPr>
    </w:p>
    <w:p w14:paraId="5EF2E6E5" w14:textId="77777777" w:rsidR="00737C2D" w:rsidRDefault="00737C2D" w:rsidP="00BA768F">
      <w:pPr>
        <w:tabs>
          <w:tab w:val="left" w:pos="720"/>
          <w:tab w:val="left" w:pos="1440"/>
          <w:tab w:val="left" w:pos="2160"/>
          <w:tab w:val="left" w:pos="3240"/>
        </w:tabs>
        <w:rPr>
          <w:sz w:val="28"/>
          <w:szCs w:val="28"/>
        </w:rPr>
      </w:pPr>
    </w:p>
    <w:p w14:paraId="413EAE95" w14:textId="63BED53B" w:rsidR="00102BB1" w:rsidRDefault="00102BB1" w:rsidP="00BA768F">
      <w:pPr>
        <w:tabs>
          <w:tab w:val="left" w:pos="720"/>
          <w:tab w:val="left" w:pos="1440"/>
          <w:tab w:val="left" w:pos="2160"/>
          <w:tab w:val="left" w:pos="3240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14:paraId="685AC28E" w14:textId="5C8E6271" w:rsidR="00D46902" w:rsidRDefault="00D46902" w:rsidP="00D46902">
      <w:pPr>
        <w:shd w:val="clear" w:color="auto" w:fill="FFFFFF"/>
        <w:rPr>
          <w:rFonts w:ascii="Arial" w:hAnsi="Arial" w:cs="Arial"/>
          <w:color w:val="222222"/>
        </w:rPr>
      </w:pPr>
    </w:p>
    <w:p w14:paraId="64D0E44A" w14:textId="056AFE69" w:rsidR="007F67A2" w:rsidRPr="007F67A2" w:rsidRDefault="007F67A2" w:rsidP="007F67A2">
      <w:pPr>
        <w:tabs>
          <w:tab w:val="left" w:pos="720"/>
          <w:tab w:val="left" w:pos="1440"/>
          <w:tab w:val="left" w:pos="2160"/>
          <w:tab w:val="left" w:pos="3240"/>
        </w:tabs>
        <w:rPr>
          <w:sz w:val="28"/>
          <w:szCs w:val="28"/>
        </w:rPr>
      </w:pPr>
    </w:p>
    <w:p w14:paraId="2FD7EA4F" w14:textId="2ECD45B0" w:rsidR="00AC28B6" w:rsidRDefault="00AC28B6" w:rsidP="00BA768F">
      <w:pPr>
        <w:tabs>
          <w:tab w:val="left" w:pos="720"/>
          <w:tab w:val="left" w:pos="1440"/>
          <w:tab w:val="left" w:pos="2160"/>
          <w:tab w:val="left" w:pos="3240"/>
        </w:tabs>
        <w:rPr>
          <w:sz w:val="28"/>
          <w:szCs w:val="28"/>
        </w:rPr>
      </w:pPr>
    </w:p>
    <w:p w14:paraId="432B4C9F" w14:textId="6F274A33" w:rsidR="00AC28B6" w:rsidRDefault="00AC28B6" w:rsidP="00BA768F">
      <w:pPr>
        <w:tabs>
          <w:tab w:val="left" w:pos="720"/>
          <w:tab w:val="left" w:pos="1440"/>
          <w:tab w:val="left" w:pos="2160"/>
          <w:tab w:val="left" w:pos="3240"/>
        </w:tabs>
        <w:rPr>
          <w:sz w:val="28"/>
          <w:szCs w:val="28"/>
        </w:rPr>
      </w:pPr>
    </w:p>
    <w:p w14:paraId="51566995" w14:textId="77777777" w:rsidR="00AC28B6" w:rsidRDefault="00AC28B6" w:rsidP="00BA768F">
      <w:pPr>
        <w:tabs>
          <w:tab w:val="left" w:pos="720"/>
          <w:tab w:val="left" w:pos="1440"/>
          <w:tab w:val="left" w:pos="2160"/>
          <w:tab w:val="left" w:pos="3240"/>
        </w:tabs>
        <w:rPr>
          <w:sz w:val="28"/>
          <w:szCs w:val="28"/>
        </w:rPr>
      </w:pPr>
    </w:p>
    <w:p w14:paraId="5F8D423C" w14:textId="77777777" w:rsidR="00AC28B6" w:rsidRDefault="00AC28B6" w:rsidP="00BA768F">
      <w:pPr>
        <w:tabs>
          <w:tab w:val="left" w:pos="720"/>
          <w:tab w:val="left" w:pos="1440"/>
          <w:tab w:val="left" w:pos="2160"/>
          <w:tab w:val="left" w:pos="3240"/>
        </w:tabs>
        <w:rPr>
          <w:sz w:val="28"/>
          <w:szCs w:val="28"/>
        </w:rPr>
      </w:pPr>
    </w:p>
    <w:p w14:paraId="6FFC3352" w14:textId="3AE33A09" w:rsidR="00E6792D" w:rsidRDefault="00AC28B6" w:rsidP="00BA768F">
      <w:pPr>
        <w:tabs>
          <w:tab w:val="left" w:pos="720"/>
          <w:tab w:val="left" w:pos="1440"/>
          <w:tab w:val="left" w:pos="2160"/>
          <w:tab w:val="left" w:pos="3240"/>
        </w:tabs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6A72FB">
        <w:rPr>
          <w:sz w:val="28"/>
          <w:szCs w:val="28"/>
        </w:rPr>
        <w:tab/>
      </w:r>
    </w:p>
    <w:p w14:paraId="3949CF6B" w14:textId="77777777" w:rsidR="00E6792D" w:rsidRDefault="00E6792D" w:rsidP="0003321B">
      <w:pPr>
        <w:tabs>
          <w:tab w:val="left" w:pos="720"/>
          <w:tab w:val="left" w:pos="1440"/>
          <w:tab w:val="left" w:pos="2160"/>
          <w:tab w:val="left" w:pos="3240"/>
        </w:tabs>
        <w:rPr>
          <w:sz w:val="28"/>
          <w:szCs w:val="28"/>
        </w:rPr>
      </w:pPr>
    </w:p>
    <w:sectPr w:rsidR="00E6792D" w:rsidSect="004F4AD5">
      <w:headerReference w:type="default" r:id="rId10"/>
      <w:footerReference w:type="default" r:id="rId11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0F3391" w14:textId="77777777" w:rsidR="00651A3A" w:rsidRDefault="00651A3A">
      <w:r>
        <w:separator/>
      </w:r>
    </w:p>
  </w:endnote>
  <w:endnote w:type="continuationSeparator" w:id="0">
    <w:p w14:paraId="2A20A4DC" w14:textId="77777777" w:rsidR="00651A3A" w:rsidRDefault="00651A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Humnst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stellar">
    <w:altName w:val="MV Boli"/>
    <w:panose1 w:val="020A0402060406010301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A27FE2" w14:textId="77777777" w:rsidR="00AD0098" w:rsidRPr="007857A8" w:rsidRDefault="00ED452A" w:rsidP="00ED452A">
    <w:pPr>
      <w:pStyle w:val="Footer"/>
      <w:jc w:val="center"/>
      <w:rPr>
        <w:rFonts w:ascii="Arial" w:hAnsi="Arial" w:cs="Arial"/>
        <w:i/>
        <w:sz w:val="20"/>
        <w:szCs w:val="20"/>
      </w:rPr>
    </w:pPr>
    <w:r w:rsidRPr="007857A8">
      <w:rPr>
        <w:rFonts w:ascii="Arial" w:hAnsi="Arial" w:cs="Arial"/>
        <w:i/>
        <w:sz w:val="20"/>
        <w:szCs w:val="20"/>
      </w:rPr>
      <w:t>The City of Goliad is an equal opportunity employer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B1246C" w14:textId="77777777" w:rsidR="00651A3A" w:rsidRDefault="00651A3A">
      <w:r>
        <w:separator/>
      </w:r>
    </w:p>
  </w:footnote>
  <w:footnote w:type="continuationSeparator" w:id="0">
    <w:p w14:paraId="566A2A43" w14:textId="77777777" w:rsidR="00651A3A" w:rsidRDefault="00651A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CD32BF" w14:textId="77777777" w:rsidR="00EE2305" w:rsidRPr="007857A8" w:rsidRDefault="009C57F6" w:rsidP="00EE2305">
    <w:pPr>
      <w:pStyle w:val="Header"/>
      <w:jc w:val="center"/>
      <w:rPr>
        <w:rFonts w:ascii="Arial" w:hAnsi="Arial" w:cs="Arial"/>
        <w:b/>
        <w:sz w:val="48"/>
        <w:szCs w:val="48"/>
        <w:u w:val="single"/>
      </w:rPr>
    </w:pPr>
    <w:r>
      <w:rPr>
        <w:rFonts w:ascii="Castellar" w:hAnsi="Castellar"/>
        <w:b/>
        <w:noProof/>
        <w:sz w:val="48"/>
        <w:szCs w:val="48"/>
        <w:u w:val="single"/>
      </w:rPr>
      <w:drawing>
        <wp:anchor distT="0" distB="0" distL="114300" distR="114300" simplePos="0" relativeHeight="251657728" behindDoc="0" locked="0" layoutInCell="1" allowOverlap="1" wp14:anchorId="75E4D2B8" wp14:editId="46F63DAD">
          <wp:simplePos x="0" y="0"/>
          <wp:positionH relativeFrom="column">
            <wp:posOffset>-273685</wp:posOffset>
          </wp:positionH>
          <wp:positionV relativeFrom="paragraph">
            <wp:posOffset>-379730</wp:posOffset>
          </wp:positionV>
          <wp:extent cx="1095375" cy="1469390"/>
          <wp:effectExtent l="0" t="0" r="9525" b="0"/>
          <wp:wrapNone/>
          <wp:docPr id="1" name="Picture 1" descr="GOLIAD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OLIAD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5375" cy="14693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EE2305" w:rsidRPr="007857A8">
      <w:rPr>
        <w:rFonts w:ascii="Arial" w:hAnsi="Arial" w:cs="Arial"/>
        <w:b/>
        <w:sz w:val="48"/>
        <w:szCs w:val="48"/>
        <w:u w:val="single"/>
      </w:rPr>
      <w:t>City of Goliad</w:t>
    </w:r>
  </w:p>
  <w:p w14:paraId="1B209717" w14:textId="77777777" w:rsidR="00EE2305" w:rsidRPr="007857A8" w:rsidRDefault="00EE2305" w:rsidP="00EE2305">
    <w:pPr>
      <w:jc w:val="center"/>
      <w:rPr>
        <w:rFonts w:ascii="Arial" w:hAnsi="Arial" w:cs="Arial"/>
        <w:b/>
        <w:sz w:val="20"/>
        <w:szCs w:val="20"/>
      </w:rPr>
    </w:pPr>
    <w:r w:rsidRPr="007857A8">
      <w:rPr>
        <w:rFonts w:ascii="Arial" w:hAnsi="Arial" w:cs="Arial"/>
        <w:b/>
        <w:sz w:val="20"/>
        <w:szCs w:val="20"/>
      </w:rPr>
      <w:t>152 W. End Street / P.O. Box 939</w:t>
    </w:r>
  </w:p>
  <w:p w14:paraId="4C510EB1" w14:textId="77777777" w:rsidR="00EE2305" w:rsidRPr="007857A8" w:rsidRDefault="00EE2305" w:rsidP="00EE2305">
    <w:pPr>
      <w:jc w:val="center"/>
      <w:rPr>
        <w:rFonts w:ascii="Arial" w:hAnsi="Arial" w:cs="Arial"/>
        <w:b/>
        <w:sz w:val="20"/>
        <w:szCs w:val="20"/>
      </w:rPr>
    </w:pPr>
    <w:r w:rsidRPr="007857A8">
      <w:rPr>
        <w:rFonts w:ascii="Arial" w:hAnsi="Arial" w:cs="Arial"/>
        <w:b/>
        <w:sz w:val="20"/>
        <w:szCs w:val="20"/>
      </w:rPr>
      <w:t>Goliad, Texas 77963</w:t>
    </w:r>
  </w:p>
  <w:p w14:paraId="5CAD8520" w14:textId="77777777" w:rsidR="00EE2305" w:rsidRPr="007857A8" w:rsidRDefault="00EE2305" w:rsidP="00EE2305">
    <w:pPr>
      <w:jc w:val="center"/>
      <w:rPr>
        <w:rFonts w:ascii="Arial" w:hAnsi="Arial" w:cs="Arial"/>
        <w:b/>
        <w:sz w:val="20"/>
        <w:szCs w:val="20"/>
      </w:rPr>
    </w:pPr>
    <w:r w:rsidRPr="007857A8">
      <w:rPr>
        <w:rFonts w:ascii="Arial" w:hAnsi="Arial" w:cs="Arial"/>
        <w:b/>
        <w:sz w:val="20"/>
        <w:szCs w:val="20"/>
      </w:rPr>
      <w:t>Ph: 361-645-3454 ~ Fax: 361-645-8315</w:t>
    </w:r>
  </w:p>
  <w:p w14:paraId="07D8FAE3" w14:textId="77777777" w:rsidR="00EE2305" w:rsidRPr="007857A8" w:rsidRDefault="00EE2305" w:rsidP="00EE2305">
    <w:pPr>
      <w:pStyle w:val="Header"/>
      <w:jc w:val="center"/>
      <w:rPr>
        <w:rFonts w:ascii="Arial" w:hAnsi="Arial" w:cs="Arial"/>
        <w:b/>
        <w:u w:val="single"/>
      </w:rPr>
    </w:pPr>
  </w:p>
  <w:p w14:paraId="2A1D9D46" w14:textId="77777777" w:rsidR="00EE2305" w:rsidRPr="007857A8" w:rsidRDefault="00EE2305" w:rsidP="00EE2305">
    <w:pPr>
      <w:pStyle w:val="Header"/>
      <w:jc w:val="center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7B73A6"/>
    <w:multiLevelType w:val="hybridMultilevel"/>
    <w:tmpl w:val="685AA2F8"/>
    <w:lvl w:ilvl="0" w:tplc="887800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AFF3156"/>
    <w:multiLevelType w:val="hybridMultilevel"/>
    <w:tmpl w:val="661488F4"/>
    <w:lvl w:ilvl="0" w:tplc="2F9275D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328D1198"/>
    <w:multiLevelType w:val="hybridMultilevel"/>
    <w:tmpl w:val="CC24FBAE"/>
    <w:lvl w:ilvl="0" w:tplc="7C3A56D0">
      <w:start w:val="1"/>
      <w:numFmt w:val="decimal"/>
      <w:lvlText w:val="%1."/>
      <w:lvlJc w:val="left"/>
      <w:pPr>
        <w:ind w:left="15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68" w:hanging="360"/>
      </w:pPr>
    </w:lvl>
    <w:lvl w:ilvl="2" w:tplc="0409001B" w:tentative="1">
      <w:start w:val="1"/>
      <w:numFmt w:val="lowerRoman"/>
      <w:lvlText w:val="%3."/>
      <w:lvlJc w:val="right"/>
      <w:pPr>
        <w:ind w:left="2988" w:hanging="180"/>
      </w:pPr>
    </w:lvl>
    <w:lvl w:ilvl="3" w:tplc="0409000F" w:tentative="1">
      <w:start w:val="1"/>
      <w:numFmt w:val="decimal"/>
      <w:lvlText w:val="%4."/>
      <w:lvlJc w:val="left"/>
      <w:pPr>
        <w:ind w:left="3708" w:hanging="360"/>
      </w:pPr>
    </w:lvl>
    <w:lvl w:ilvl="4" w:tplc="04090019" w:tentative="1">
      <w:start w:val="1"/>
      <w:numFmt w:val="lowerLetter"/>
      <w:lvlText w:val="%5."/>
      <w:lvlJc w:val="left"/>
      <w:pPr>
        <w:ind w:left="4428" w:hanging="360"/>
      </w:pPr>
    </w:lvl>
    <w:lvl w:ilvl="5" w:tplc="0409001B" w:tentative="1">
      <w:start w:val="1"/>
      <w:numFmt w:val="lowerRoman"/>
      <w:lvlText w:val="%6."/>
      <w:lvlJc w:val="right"/>
      <w:pPr>
        <w:ind w:left="5148" w:hanging="180"/>
      </w:pPr>
    </w:lvl>
    <w:lvl w:ilvl="6" w:tplc="0409000F" w:tentative="1">
      <w:start w:val="1"/>
      <w:numFmt w:val="decimal"/>
      <w:lvlText w:val="%7."/>
      <w:lvlJc w:val="left"/>
      <w:pPr>
        <w:ind w:left="5868" w:hanging="360"/>
      </w:pPr>
    </w:lvl>
    <w:lvl w:ilvl="7" w:tplc="04090019" w:tentative="1">
      <w:start w:val="1"/>
      <w:numFmt w:val="lowerLetter"/>
      <w:lvlText w:val="%8."/>
      <w:lvlJc w:val="left"/>
      <w:pPr>
        <w:ind w:left="6588" w:hanging="360"/>
      </w:pPr>
    </w:lvl>
    <w:lvl w:ilvl="8" w:tplc="0409001B" w:tentative="1">
      <w:start w:val="1"/>
      <w:numFmt w:val="lowerRoman"/>
      <w:lvlText w:val="%9."/>
      <w:lvlJc w:val="right"/>
      <w:pPr>
        <w:ind w:left="7308" w:hanging="180"/>
      </w:pPr>
    </w:lvl>
  </w:abstractNum>
  <w:abstractNum w:abstractNumId="3" w15:restartNumberingAfterBreak="0">
    <w:nsid w:val="7A764907"/>
    <w:multiLevelType w:val="hybridMultilevel"/>
    <w:tmpl w:val="21C6EE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2294"/>
    <w:rsid w:val="00001D87"/>
    <w:rsid w:val="00001DFF"/>
    <w:rsid w:val="00011679"/>
    <w:rsid w:val="00012BB4"/>
    <w:rsid w:val="000131F0"/>
    <w:rsid w:val="000148E6"/>
    <w:rsid w:val="00015276"/>
    <w:rsid w:val="00015EB7"/>
    <w:rsid w:val="00026A85"/>
    <w:rsid w:val="000305C7"/>
    <w:rsid w:val="000321E8"/>
    <w:rsid w:val="0003321B"/>
    <w:rsid w:val="00034FF5"/>
    <w:rsid w:val="00036980"/>
    <w:rsid w:val="000372BF"/>
    <w:rsid w:val="000439A7"/>
    <w:rsid w:val="00045D5F"/>
    <w:rsid w:val="000467BE"/>
    <w:rsid w:val="00056C12"/>
    <w:rsid w:val="00077BDC"/>
    <w:rsid w:val="00077BE6"/>
    <w:rsid w:val="00080659"/>
    <w:rsid w:val="00083951"/>
    <w:rsid w:val="0008440C"/>
    <w:rsid w:val="00084FEB"/>
    <w:rsid w:val="000862D7"/>
    <w:rsid w:val="0009288A"/>
    <w:rsid w:val="000934D1"/>
    <w:rsid w:val="00093DA2"/>
    <w:rsid w:val="000958B1"/>
    <w:rsid w:val="00095E23"/>
    <w:rsid w:val="00096230"/>
    <w:rsid w:val="000965AA"/>
    <w:rsid w:val="00096744"/>
    <w:rsid w:val="000A37B4"/>
    <w:rsid w:val="000A5E9C"/>
    <w:rsid w:val="000B19A5"/>
    <w:rsid w:val="000B3D2B"/>
    <w:rsid w:val="000C3E6E"/>
    <w:rsid w:val="000D06FA"/>
    <w:rsid w:val="000D7CE2"/>
    <w:rsid w:val="000E74F5"/>
    <w:rsid w:val="000F4C93"/>
    <w:rsid w:val="000F522A"/>
    <w:rsid w:val="000F6757"/>
    <w:rsid w:val="000F7183"/>
    <w:rsid w:val="000F789F"/>
    <w:rsid w:val="00101A44"/>
    <w:rsid w:val="00102BB1"/>
    <w:rsid w:val="001030FD"/>
    <w:rsid w:val="00104F2B"/>
    <w:rsid w:val="00104FE0"/>
    <w:rsid w:val="00110214"/>
    <w:rsid w:val="001112C6"/>
    <w:rsid w:val="001131F0"/>
    <w:rsid w:val="00114CAC"/>
    <w:rsid w:val="0011631C"/>
    <w:rsid w:val="00121119"/>
    <w:rsid w:val="00131275"/>
    <w:rsid w:val="001340F0"/>
    <w:rsid w:val="001364D0"/>
    <w:rsid w:val="00136EC2"/>
    <w:rsid w:val="001375C8"/>
    <w:rsid w:val="00140133"/>
    <w:rsid w:val="00140983"/>
    <w:rsid w:val="00154036"/>
    <w:rsid w:val="001543B9"/>
    <w:rsid w:val="001624CC"/>
    <w:rsid w:val="00166190"/>
    <w:rsid w:val="00170EDD"/>
    <w:rsid w:val="00172F3E"/>
    <w:rsid w:val="001759FF"/>
    <w:rsid w:val="00176CCB"/>
    <w:rsid w:val="00176EC1"/>
    <w:rsid w:val="00177B3C"/>
    <w:rsid w:val="001802F5"/>
    <w:rsid w:val="001810E6"/>
    <w:rsid w:val="00182AF7"/>
    <w:rsid w:val="00196E51"/>
    <w:rsid w:val="001977F0"/>
    <w:rsid w:val="001A6F45"/>
    <w:rsid w:val="001B1567"/>
    <w:rsid w:val="001B2705"/>
    <w:rsid w:val="001B5150"/>
    <w:rsid w:val="001B5E38"/>
    <w:rsid w:val="001C0D8A"/>
    <w:rsid w:val="001C1235"/>
    <w:rsid w:val="001C2618"/>
    <w:rsid w:val="001C26DB"/>
    <w:rsid w:val="001C3E44"/>
    <w:rsid w:val="001C4035"/>
    <w:rsid w:val="001C46A8"/>
    <w:rsid w:val="001C516C"/>
    <w:rsid w:val="001C7AC3"/>
    <w:rsid w:val="001D04D8"/>
    <w:rsid w:val="001D6C99"/>
    <w:rsid w:val="001D6CEF"/>
    <w:rsid w:val="001D711C"/>
    <w:rsid w:val="001D7DD3"/>
    <w:rsid w:val="001E1A10"/>
    <w:rsid w:val="001E1D5C"/>
    <w:rsid w:val="001E4004"/>
    <w:rsid w:val="001E5F1F"/>
    <w:rsid w:val="001E5FBD"/>
    <w:rsid w:val="001F0C71"/>
    <w:rsid w:val="001F3687"/>
    <w:rsid w:val="001F797B"/>
    <w:rsid w:val="00200E6A"/>
    <w:rsid w:val="0020302E"/>
    <w:rsid w:val="00205778"/>
    <w:rsid w:val="00205D20"/>
    <w:rsid w:val="00206047"/>
    <w:rsid w:val="002061A9"/>
    <w:rsid w:val="00206D5E"/>
    <w:rsid w:val="00214CD0"/>
    <w:rsid w:val="00216E11"/>
    <w:rsid w:val="0023515F"/>
    <w:rsid w:val="0024273B"/>
    <w:rsid w:val="002429AB"/>
    <w:rsid w:val="00253A5A"/>
    <w:rsid w:val="00257287"/>
    <w:rsid w:val="00260237"/>
    <w:rsid w:val="0026453B"/>
    <w:rsid w:val="00264D72"/>
    <w:rsid w:val="002672F6"/>
    <w:rsid w:val="002679BB"/>
    <w:rsid w:val="00267C1B"/>
    <w:rsid w:val="002705EF"/>
    <w:rsid w:val="002711B1"/>
    <w:rsid w:val="002731A0"/>
    <w:rsid w:val="00276754"/>
    <w:rsid w:val="0027712C"/>
    <w:rsid w:val="002776C9"/>
    <w:rsid w:val="00282B77"/>
    <w:rsid w:val="00285FB6"/>
    <w:rsid w:val="002868BB"/>
    <w:rsid w:val="0029144A"/>
    <w:rsid w:val="00291F80"/>
    <w:rsid w:val="00295560"/>
    <w:rsid w:val="00295D36"/>
    <w:rsid w:val="00296AB4"/>
    <w:rsid w:val="002A1D93"/>
    <w:rsid w:val="002A661E"/>
    <w:rsid w:val="002B1884"/>
    <w:rsid w:val="002B196B"/>
    <w:rsid w:val="002B22FB"/>
    <w:rsid w:val="002B6892"/>
    <w:rsid w:val="002C28E5"/>
    <w:rsid w:val="002C413B"/>
    <w:rsid w:val="002C4A06"/>
    <w:rsid w:val="002C564A"/>
    <w:rsid w:val="002D393A"/>
    <w:rsid w:val="002D7FC8"/>
    <w:rsid w:val="002E0350"/>
    <w:rsid w:val="002E183E"/>
    <w:rsid w:val="002E3E4B"/>
    <w:rsid w:val="002E4E6A"/>
    <w:rsid w:val="002F39D9"/>
    <w:rsid w:val="002F69CF"/>
    <w:rsid w:val="003023FA"/>
    <w:rsid w:val="00310C48"/>
    <w:rsid w:val="00312D15"/>
    <w:rsid w:val="0031465A"/>
    <w:rsid w:val="00314881"/>
    <w:rsid w:val="00314BFD"/>
    <w:rsid w:val="00317817"/>
    <w:rsid w:val="00317DB4"/>
    <w:rsid w:val="003212B9"/>
    <w:rsid w:val="00324571"/>
    <w:rsid w:val="003312AD"/>
    <w:rsid w:val="00334FF3"/>
    <w:rsid w:val="003364F2"/>
    <w:rsid w:val="003376A7"/>
    <w:rsid w:val="00341DBC"/>
    <w:rsid w:val="00341F4E"/>
    <w:rsid w:val="003445B9"/>
    <w:rsid w:val="0035279E"/>
    <w:rsid w:val="00356595"/>
    <w:rsid w:val="003578AC"/>
    <w:rsid w:val="0036171B"/>
    <w:rsid w:val="00363857"/>
    <w:rsid w:val="00367F82"/>
    <w:rsid w:val="0037078C"/>
    <w:rsid w:val="0037407A"/>
    <w:rsid w:val="00374E54"/>
    <w:rsid w:val="003773C6"/>
    <w:rsid w:val="00380A42"/>
    <w:rsid w:val="00381795"/>
    <w:rsid w:val="00382063"/>
    <w:rsid w:val="0038444A"/>
    <w:rsid w:val="0038774D"/>
    <w:rsid w:val="00391F78"/>
    <w:rsid w:val="003964C7"/>
    <w:rsid w:val="00397589"/>
    <w:rsid w:val="003A16A5"/>
    <w:rsid w:val="003A5859"/>
    <w:rsid w:val="003A689C"/>
    <w:rsid w:val="003B1BA5"/>
    <w:rsid w:val="003B475B"/>
    <w:rsid w:val="003B6A78"/>
    <w:rsid w:val="003B7DA1"/>
    <w:rsid w:val="003C17C1"/>
    <w:rsid w:val="003D2433"/>
    <w:rsid w:val="003D4920"/>
    <w:rsid w:val="003D593F"/>
    <w:rsid w:val="003E169C"/>
    <w:rsid w:val="003E2BDC"/>
    <w:rsid w:val="003E42DF"/>
    <w:rsid w:val="003F1254"/>
    <w:rsid w:val="003F5FC4"/>
    <w:rsid w:val="003F6C02"/>
    <w:rsid w:val="00400AA5"/>
    <w:rsid w:val="0040638A"/>
    <w:rsid w:val="0041446F"/>
    <w:rsid w:val="00431200"/>
    <w:rsid w:val="00432175"/>
    <w:rsid w:val="00434BEC"/>
    <w:rsid w:val="00443E69"/>
    <w:rsid w:val="00445565"/>
    <w:rsid w:val="00450774"/>
    <w:rsid w:val="00453376"/>
    <w:rsid w:val="00457344"/>
    <w:rsid w:val="00457558"/>
    <w:rsid w:val="00460E92"/>
    <w:rsid w:val="0046184C"/>
    <w:rsid w:val="00465F2C"/>
    <w:rsid w:val="00466429"/>
    <w:rsid w:val="00467F3D"/>
    <w:rsid w:val="0047097A"/>
    <w:rsid w:val="004727D9"/>
    <w:rsid w:val="00472A8D"/>
    <w:rsid w:val="004744F6"/>
    <w:rsid w:val="0047494C"/>
    <w:rsid w:val="00476B69"/>
    <w:rsid w:val="00490F3D"/>
    <w:rsid w:val="004952A2"/>
    <w:rsid w:val="004A732A"/>
    <w:rsid w:val="004B0472"/>
    <w:rsid w:val="004B1938"/>
    <w:rsid w:val="004B6A48"/>
    <w:rsid w:val="004C02B0"/>
    <w:rsid w:val="004C2305"/>
    <w:rsid w:val="004C3954"/>
    <w:rsid w:val="004D1E0F"/>
    <w:rsid w:val="004E037E"/>
    <w:rsid w:val="004E370F"/>
    <w:rsid w:val="004E3BE9"/>
    <w:rsid w:val="004E4892"/>
    <w:rsid w:val="004E53E9"/>
    <w:rsid w:val="004F116B"/>
    <w:rsid w:val="004F2C7F"/>
    <w:rsid w:val="004F4AD5"/>
    <w:rsid w:val="004F5898"/>
    <w:rsid w:val="00500B38"/>
    <w:rsid w:val="0050721A"/>
    <w:rsid w:val="00511A7A"/>
    <w:rsid w:val="005135C3"/>
    <w:rsid w:val="00521C03"/>
    <w:rsid w:val="005359DE"/>
    <w:rsid w:val="0053761F"/>
    <w:rsid w:val="0053778D"/>
    <w:rsid w:val="005512FB"/>
    <w:rsid w:val="0055350B"/>
    <w:rsid w:val="00553ED5"/>
    <w:rsid w:val="00554F93"/>
    <w:rsid w:val="00570052"/>
    <w:rsid w:val="005827A5"/>
    <w:rsid w:val="005830D8"/>
    <w:rsid w:val="00585420"/>
    <w:rsid w:val="005859F5"/>
    <w:rsid w:val="00585D25"/>
    <w:rsid w:val="00587C74"/>
    <w:rsid w:val="005902C9"/>
    <w:rsid w:val="0059221D"/>
    <w:rsid w:val="0059514F"/>
    <w:rsid w:val="00595A37"/>
    <w:rsid w:val="00595A55"/>
    <w:rsid w:val="005A0CD3"/>
    <w:rsid w:val="005A1541"/>
    <w:rsid w:val="005A50B6"/>
    <w:rsid w:val="005A5F88"/>
    <w:rsid w:val="005B12B7"/>
    <w:rsid w:val="005B19DF"/>
    <w:rsid w:val="005B1D72"/>
    <w:rsid w:val="005B4D72"/>
    <w:rsid w:val="005B6A94"/>
    <w:rsid w:val="005B7DF5"/>
    <w:rsid w:val="005C4238"/>
    <w:rsid w:val="005C47B8"/>
    <w:rsid w:val="005C543B"/>
    <w:rsid w:val="005D0245"/>
    <w:rsid w:val="005D5575"/>
    <w:rsid w:val="005E3153"/>
    <w:rsid w:val="005E509E"/>
    <w:rsid w:val="005E5431"/>
    <w:rsid w:val="005E773A"/>
    <w:rsid w:val="005F046B"/>
    <w:rsid w:val="005F7C24"/>
    <w:rsid w:val="006002EA"/>
    <w:rsid w:val="006008EE"/>
    <w:rsid w:val="00606C90"/>
    <w:rsid w:val="00611386"/>
    <w:rsid w:val="00612234"/>
    <w:rsid w:val="00614961"/>
    <w:rsid w:val="00616C7A"/>
    <w:rsid w:val="00617269"/>
    <w:rsid w:val="00620A74"/>
    <w:rsid w:val="006216E1"/>
    <w:rsid w:val="006219A4"/>
    <w:rsid w:val="00621DB1"/>
    <w:rsid w:val="00622BB8"/>
    <w:rsid w:val="0062565F"/>
    <w:rsid w:val="006260B0"/>
    <w:rsid w:val="0063194F"/>
    <w:rsid w:val="006319DB"/>
    <w:rsid w:val="006319FB"/>
    <w:rsid w:val="00633022"/>
    <w:rsid w:val="006351A7"/>
    <w:rsid w:val="006364C0"/>
    <w:rsid w:val="00637555"/>
    <w:rsid w:val="0064381F"/>
    <w:rsid w:val="006445CE"/>
    <w:rsid w:val="00647519"/>
    <w:rsid w:val="0065173B"/>
    <w:rsid w:val="00651A3A"/>
    <w:rsid w:val="00654D47"/>
    <w:rsid w:val="006657FD"/>
    <w:rsid w:val="00666BB6"/>
    <w:rsid w:val="00670AEE"/>
    <w:rsid w:val="006725AB"/>
    <w:rsid w:val="00673C35"/>
    <w:rsid w:val="006774FF"/>
    <w:rsid w:val="00680037"/>
    <w:rsid w:val="00682C55"/>
    <w:rsid w:val="00685E91"/>
    <w:rsid w:val="00690EBC"/>
    <w:rsid w:val="00693666"/>
    <w:rsid w:val="0069606B"/>
    <w:rsid w:val="006A010B"/>
    <w:rsid w:val="006A1BCE"/>
    <w:rsid w:val="006A1EBD"/>
    <w:rsid w:val="006A72FB"/>
    <w:rsid w:val="006B2042"/>
    <w:rsid w:val="006B2C96"/>
    <w:rsid w:val="006B667C"/>
    <w:rsid w:val="006B79B3"/>
    <w:rsid w:val="006C4A0E"/>
    <w:rsid w:val="006D0C4C"/>
    <w:rsid w:val="006D1C9D"/>
    <w:rsid w:val="006D215B"/>
    <w:rsid w:val="006D4081"/>
    <w:rsid w:val="006D52D9"/>
    <w:rsid w:val="006E0256"/>
    <w:rsid w:val="006E0C1B"/>
    <w:rsid w:val="006E5430"/>
    <w:rsid w:val="006E57EA"/>
    <w:rsid w:val="006E6A9D"/>
    <w:rsid w:val="006E78ED"/>
    <w:rsid w:val="006F0DE6"/>
    <w:rsid w:val="006F4F77"/>
    <w:rsid w:val="00701A45"/>
    <w:rsid w:val="00704F84"/>
    <w:rsid w:val="00705BB2"/>
    <w:rsid w:val="0070697C"/>
    <w:rsid w:val="00712CE8"/>
    <w:rsid w:val="00712E59"/>
    <w:rsid w:val="00714520"/>
    <w:rsid w:val="00714A9B"/>
    <w:rsid w:val="00716C6A"/>
    <w:rsid w:val="0071792D"/>
    <w:rsid w:val="0072518C"/>
    <w:rsid w:val="00732B1F"/>
    <w:rsid w:val="00735597"/>
    <w:rsid w:val="00737C2D"/>
    <w:rsid w:val="00740EC8"/>
    <w:rsid w:val="0074229A"/>
    <w:rsid w:val="0074277D"/>
    <w:rsid w:val="00744F5E"/>
    <w:rsid w:val="00746478"/>
    <w:rsid w:val="00747906"/>
    <w:rsid w:val="00756E1E"/>
    <w:rsid w:val="00756F27"/>
    <w:rsid w:val="00757414"/>
    <w:rsid w:val="00774831"/>
    <w:rsid w:val="00784093"/>
    <w:rsid w:val="007857A8"/>
    <w:rsid w:val="00786553"/>
    <w:rsid w:val="007916FD"/>
    <w:rsid w:val="00797AAA"/>
    <w:rsid w:val="007A52B0"/>
    <w:rsid w:val="007A65D7"/>
    <w:rsid w:val="007A669E"/>
    <w:rsid w:val="007A7A49"/>
    <w:rsid w:val="007B071C"/>
    <w:rsid w:val="007B3F7A"/>
    <w:rsid w:val="007B40D9"/>
    <w:rsid w:val="007C16C3"/>
    <w:rsid w:val="007C3A4C"/>
    <w:rsid w:val="007C4175"/>
    <w:rsid w:val="007C6BC5"/>
    <w:rsid w:val="007C6BE3"/>
    <w:rsid w:val="007C7AF6"/>
    <w:rsid w:val="007D5479"/>
    <w:rsid w:val="007D5F00"/>
    <w:rsid w:val="007E3E26"/>
    <w:rsid w:val="007E42FC"/>
    <w:rsid w:val="007E6ABF"/>
    <w:rsid w:val="007F3360"/>
    <w:rsid w:val="007F41A4"/>
    <w:rsid w:val="007F4B8D"/>
    <w:rsid w:val="007F639F"/>
    <w:rsid w:val="007F67A2"/>
    <w:rsid w:val="008129AB"/>
    <w:rsid w:val="0081735B"/>
    <w:rsid w:val="008266C4"/>
    <w:rsid w:val="008315DF"/>
    <w:rsid w:val="00831B6C"/>
    <w:rsid w:val="00832270"/>
    <w:rsid w:val="008352FF"/>
    <w:rsid w:val="008366E1"/>
    <w:rsid w:val="00836C91"/>
    <w:rsid w:val="008378E7"/>
    <w:rsid w:val="00837938"/>
    <w:rsid w:val="008411B6"/>
    <w:rsid w:val="00842077"/>
    <w:rsid w:val="00843E1A"/>
    <w:rsid w:val="0084426D"/>
    <w:rsid w:val="00853ABE"/>
    <w:rsid w:val="00855063"/>
    <w:rsid w:val="00857526"/>
    <w:rsid w:val="00857CCA"/>
    <w:rsid w:val="00857D60"/>
    <w:rsid w:val="00860BC5"/>
    <w:rsid w:val="008612B3"/>
    <w:rsid w:val="008648CF"/>
    <w:rsid w:val="00870628"/>
    <w:rsid w:val="00872ED6"/>
    <w:rsid w:val="0087334A"/>
    <w:rsid w:val="00874AA9"/>
    <w:rsid w:val="008823FA"/>
    <w:rsid w:val="0088398F"/>
    <w:rsid w:val="00885275"/>
    <w:rsid w:val="0089051F"/>
    <w:rsid w:val="008905DB"/>
    <w:rsid w:val="00895A92"/>
    <w:rsid w:val="00896F3B"/>
    <w:rsid w:val="008A3230"/>
    <w:rsid w:val="008A44BE"/>
    <w:rsid w:val="008B01CB"/>
    <w:rsid w:val="008B112B"/>
    <w:rsid w:val="008B18DB"/>
    <w:rsid w:val="008B2A4F"/>
    <w:rsid w:val="008B3BE1"/>
    <w:rsid w:val="008B76BF"/>
    <w:rsid w:val="008C1CC6"/>
    <w:rsid w:val="008C36E1"/>
    <w:rsid w:val="008D0C70"/>
    <w:rsid w:val="008D28AE"/>
    <w:rsid w:val="008D7CE3"/>
    <w:rsid w:val="008D7E46"/>
    <w:rsid w:val="008E09A5"/>
    <w:rsid w:val="008E3393"/>
    <w:rsid w:val="008E3B42"/>
    <w:rsid w:val="008F0603"/>
    <w:rsid w:val="008F0AAF"/>
    <w:rsid w:val="008F24D3"/>
    <w:rsid w:val="008F3D74"/>
    <w:rsid w:val="008F5D18"/>
    <w:rsid w:val="0090225A"/>
    <w:rsid w:val="00904813"/>
    <w:rsid w:val="00904B3F"/>
    <w:rsid w:val="00906009"/>
    <w:rsid w:val="00922A3F"/>
    <w:rsid w:val="00923EEF"/>
    <w:rsid w:val="00925CC8"/>
    <w:rsid w:val="00933BE5"/>
    <w:rsid w:val="00934547"/>
    <w:rsid w:val="00936521"/>
    <w:rsid w:val="00946DE6"/>
    <w:rsid w:val="00963A22"/>
    <w:rsid w:val="0097092E"/>
    <w:rsid w:val="00972788"/>
    <w:rsid w:val="009727E0"/>
    <w:rsid w:val="009804C0"/>
    <w:rsid w:val="00980D56"/>
    <w:rsid w:val="009814AE"/>
    <w:rsid w:val="00992880"/>
    <w:rsid w:val="00994FC9"/>
    <w:rsid w:val="00995E2F"/>
    <w:rsid w:val="009A0708"/>
    <w:rsid w:val="009A0DDA"/>
    <w:rsid w:val="009A2ED4"/>
    <w:rsid w:val="009A4AFD"/>
    <w:rsid w:val="009A625C"/>
    <w:rsid w:val="009A6477"/>
    <w:rsid w:val="009B0F26"/>
    <w:rsid w:val="009B246A"/>
    <w:rsid w:val="009B28EC"/>
    <w:rsid w:val="009B3311"/>
    <w:rsid w:val="009B4DE9"/>
    <w:rsid w:val="009B6271"/>
    <w:rsid w:val="009B792C"/>
    <w:rsid w:val="009C3CA0"/>
    <w:rsid w:val="009C57F6"/>
    <w:rsid w:val="009C67ED"/>
    <w:rsid w:val="009D0B57"/>
    <w:rsid w:val="009D360A"/>
    <w:rsid w:val="009D449A"/>
    <w:rsid w:val="009E0A70"/>
    <w:rsid w:val="009E27AD"/>
    <w:rsid w:val="009E4B1A"/>
    <w:rsid w:val="009E650E"/>
    <w:rsid w:val="009E7027"/>
    <w:rsid w:val="009F0E4D"/>
    <w:rsid w:val="009F1A70"/>
    <w:rsid w:val="009F38F0"/>
    <w:rsid w:val="00A03841"/>
    <w:rsid w:val="00A07D05"/>
    <w:rsid w:val="00A101EF"/>
    <w:rsid w:val="00A154A6"/>
    <w:rsid w:val="00A179F8"/>
    <w:rsid w:val="00A17F7F"/>
    <w:rsid w:val="00A22B79"/>
    <w:rsid w:val="00A2506F"/>
    <w:rsid w:val="00A30B80"/>
    <w:rsid w:val="00A3307D"/>
    <w:rsid w:val="00A335DA"/>
    <w:rsid w:val="00A33620"/>
    <w:rsid w:val="00A33DD2"/>
    <w:rsid w:val="00A33FC0"/>
    <w:rsid w:val="00A3422D"/>
    <w:rsid w:val="00A34CA2"/>
    <w:rsid w:val="00A3646F"/>
    <w:rsid w:val="00A36FB3"/>
    <w:rsid w:val="00A56E2E"/>
    <w:rsid w:val="00A61EF8"/>
    <w:rsid w:val="00A66DD6"/>
    <w:rsid w:val="00A70072"/>
    <w:rsid w:val="00A7254B"/>
    <w:rsid w:val="00A73626"/>
    <w:rsid w:val="00A74EB6"/>
    <w:rsid w:val="00A83831"/>
    <w:rsid w:val="00A84182"/>
    <w:rsid w:val="00A87033"/>
    <w:rsid w:val="00A9126E"/>
    <w:rsid w:val="00A93770"/>
    <w:rsid w:val="00AA4813"/>
    <w:rsid w:val="00AA7AA9"/>
    <w:rsid w:val="00AB1916"/>
    <w:rsid w:val="00AB1D97"/>
    <w:rsid w:val="00AB29EB"/>
    <w:rsid w:val="00AB2C74"/>
    <w:rsid w:val="00AB6D98"/>
    <w:rsid w:val="00AC042B"/>
    <w:rsid w:val="00AC1A89"/>
    <w:rsid w:val="00AC2759"/>
    <w:rsid w:val="00AC28B6"/>
    <w:rsid w:val="00AC3323"/>
    <w:rsid w:val="00AC5533"/>
    <w:rsid w:val="00AD0098"/>
    <w:rsid w:val="00AD1022"/>
    <w:rsid w:val="00AD1FC5"/>
    <w:rsid w:val="00AD2E22"/>
    <w:rsid w:val="00AE73CF"/>
    <w:rsid w:val="00AF00C0"/>
    <w:rsid w:val="00AF67CF"/>
    <w:rsid w:val="00B01601"/>
    <w:rsid w:val="00B043DB"/>
    <w:rsid w:val="00B05579"/>
    <w:rsid w:val="00B05A87"/>
    <w:rsid w:val="00B071EB"/>
    <w:rsid w:val="00B11845"/>
    <w:rsid w:val="00B1243F"/>
    <w:rsid w:val="00B12F6D"/>
    <w:rsid w:val="00B14832"/>
    <w:rsid w:val="00B16662"/>
    <w:rsid w:val="00B2759D"/>
    <w:rsid w:val="00B27FB6"/>
    <w:rsid w:val="00B300BC"/>
    <w:rsid w:val="00B320CB"/>
    <w:rsid w:val="00B3369E"/>
    <w:rsid w:val="00B33FB2"/>
    <w:rsid w:val="00B41AAA"/>
    <w:rsid w:val="00B43F5E"/>
    <w:rsid w:val="00B46608"/>
    <w:rsid w:val="00B47F94"/>
    <w:rsid w:val="00B508C4"/>
    <w:rsid w:val="00B51401"/>
    <w:rsid w:val="00B52C86"/>
    <w:rsid w:val="00B56199"/>
    <w:rsid w:val="00B61128"/>
    <w:rsid w:val="00B65B64"/>
    <w:rsid w:val="00B67974"/>
    <w:rsid w:val="00B713EC"/>
    <w:rsid w:val="00B72CB4"/>
    <w:rsid w:val="00B7334D"/>
    <w:rsid w:val="00B74B1A"/>
    <w:rsid w:val="00B75121"/>
    <w:rsid w:val="00B75B83"/>
    <w:rsid w:val="00B76794"/>
    <w:rsid w:val="00B771F9"/>
    <w:rsid w:val="00B84E6C"/>
    <w:rsid w:val="00B85981"/>
    <w:rsid w:val="00B90883"/>
    <w:rsid w:val="00B90F42"/>
    <w:rsid w:val="00B913DA"/>
    <w:rsid w:val="00B92158"/>
    <w:rsid w:val="00B96DAB"/>
    <w:rsid w:val="00B97999"/>
    <w:rsid w:val="00BA1C77"/>
    <w:rsid w:val="00BA299E"/>
    <w:rsid w:val="00BA31EC"/>
    <w:rsid w:val="00BA4BC3"/>
    <w:rsid w:val="00BA5726"/>
    <w:rsid w:val="00BA768F"/>
    <w:rsid w:val="00BB6F5C"/>
    <w:rsid w:val="00BB7DA9"/>
    <w:rsid w:val="00BC1F5B"/>
    <w:rsid w:val="00BC28F0"/>
    <w:rsid w:val="00BC3E43"/>
    <w:rsid w:val="00BC6E32"/>
    <w:rsid w:val="00BC72E2"/>
    <w:rsid w:val="00BD0363"/>
    <w:rsid w:val="00BD0BFC"/>
    <w:rsid w:val="00BD254E"/>
    <w:rsid w:val="00BD5CA9"/>
    <w:rsid w:val="00BD6A1C"/>
    <w:rsid w:val="00BF0E7A"/>
    <w:rsid w:val="00BF1336"/>
    <w:rsid w:val="00BF33A5"/>
    <w:rsid w:val="00C120B7"/>
    <w:rsid w:val="00C16F2F"/>
    <w:rsid w:val="00C265B1"/>
    <w:rsid w:val="00C30D4A"/>
    <w:rsid w:val="00C31B6E"/>
    <w:rsid w:val="00C336E3"/>
    <w:rsid w:val="00C41843"/>
    <w:rsid w:val="00C43392"/>
    <w:rsid w:val="00C4504A"/>
    <w:rsid w:val="00C54A85"/>
    <w:rsid w:val="00C65017"/>
    <w:rsid w:val="00C65D8C"/>
    <w:rsid w:val="00C76806"/>
    <w:rsid w:val="00CA2122"/>
    <w:rsid w:val="00CA6118"/>
    <w:rsid w:val="00CA7E73"/>
    <w:rsid w:val="00CB0A25"/>
    <w:rsid w:val="00CB58AB"/>
    <w:rsid w:val="00CB618E"/>
    <w:rsid w:val="00CB657B"/>
    <w:rsid w:val="00CC2294"/>
    <w:rsid w:val="00CC2402"/>
    <w:rsid w:val="00CC5AED"/>
    <w:rsid w:val="00CC75AA"/>
    <w:rsid w:val="00CD2A13"/>
    <w:rsid w:val="00CD6923"/>
    <w:rsid w:val="00CE60F9"/>
    <w:rsid w:val="00CF2713"/>
    <w:rsid w:val="00CF2CBD"/>
    <w:rsid w:val="00CF661C"/>
    <w:rsid w:val="00D000ED"/>
    <w:rsid w:val="00D03D77"/>
    <w:rsid w:val="00D03D9A"/>
    <w:rsid w:val="00D0483C"/>
    <w:rsid w:val="00D04F00"/>
    <w:rsid w:val="00D14D41"/>
    <w:rsid w:val="00D1656C"/>
    <w:rsid w:val="00D21D37"/>
    <w:rsid w:val="00D22030"/>
    <w:rsid w:val="00D24FAD"/>
    <w:rsid w:val="00D2556F"/>
    <w:rsid w:val="00D26AC3"/>
    <w:rsid w:val="00D2712F"/>
    <w:rsid w:val="00D35FD6"/>
    <w:rsid w:val="00D40D92"/>
    <w:rsid w:val="00D44ED4"/>
    <w:rsid w:val="00D4642E"/>
    <w:rsid w:val="00D46902"/>
    <w:rsid w:val="00D4774B"/>
    <w:rsid w:val="00D47796"/>
    <w:rsid w:val="00D57694"/>
    <w:rsid w:val="00D57B87"/>
    <w:rsid w:val="00D601D5"/>
    <w:rsid w:val="00D612CF"/>
    <w:rsid w:val="00D64767"/>
    <w:rsid w:val="00D74D4C"/>
    <w:rsid w:val="00D76C60"/>
    <w:rsid w:val="00D806B6"/>
    <w:rsid w:val="00D8117F"/>
    <w:rsid w:val="00D8163D"/>
    <w:rsid w:val="00D81EFC"/>
    <w:rsid w:val="00D82E77"/>
    <w:rsid w:val="00D83C5D"/>
    <w:rsid w:val="00D90E06"/>
    <w:rsid w:val="00D92A79"/>
    <w:rsid w:val="00DA05A9"/>
    <w:rsid w:val="00DA0A60"/>
    <w:rsid w:val="00DA35FE"/>
    <w:rsid w:val="00DA60E9"/>
    <w:rsid w:val="00DB102F"/>
    <w:rsid w:val="00DB4ECE"/>
    <w:rsid w:val="00DB515E"/>
    <w:rsid w:val="00DB6B52"/>
    <w:rsid w:val="00DC5CB0"/>
    <w:rsid w:val="00DD05E6"/>
    <w:rsid w:val="00DD118B"/>
    <w:rsid w:val="00DD2DCB"/>
    <w:rsid w:val="00DD3728"/>
    <w:rsid w:val="00DE18D2"/>
    <w:rsid w:val="00DE24BA"/>
    <w:rsid w:val="00DE2C04"/>
    <w:rsid w:val="00DE3CC5"/>
    <w:rsid w:val="00DE5A73"/>
    <w:rsid w:val="00DE664D"/>
    <w:rsid w:val="00DE7EEC"/>
    <w:rsid w:val="00DF27CC"/>
    <w:rsid w:val="00DF3AD2"/>
    <w:rsid w:val="00DF54CB"/>
    <w:rsid w:val="00DF56C7"/>
    <w:rsid w:val="00DF6024"/>
    <w:rsid w:val="00E00FC2"/>
    <w:rsid w:val="00E0106B"/>
    <w:rsid w:val="00E07FF5"/>
    <w:rsid w:val="00E1518C"/>
    <w:rsid w:val="00E1568E"/>
    <w:rsid w:val="00E238E6"/>
    <w:rsid w:val="00E24342"/>
    <w:rsid w:val="00E26E23"/>
    <w:rsid w:val="00E32B31"/>
    <w:rsid w:val="00E37B1B"/>
    <w:rsid w:val="00E415D9"/>
    <w:rsid w:val="00E427F0"/>
    <w:rsid w:val="00E42883"/>
    <w:rsid w:val="00E4333C"/>
    <w:rsid w:val="00E434B2"/>
    <w:rsid w:val="00E45544"/>
    <w:rsid w:val="00E55AEA"/>
    <w:rsid w:val="00E60647"/>
    <w:rsid w:val="00E64230"/>
    <w:rsid w:val="00E64506"/>
    <w:rsid w:val="00E66A62"/>
    <w:rsid w:val="00E6792D"/>
    <w:rsid w:val="00E7088B"/>
    <w:rsid w:val="00E72DF3"/>
    <w:rsid w:val="00E74E7C"/>
    <w:rsid w:val="00E7510C"/>
    <w:rsid w:val="00E77F94"/>
    <w:rsid w:val="00E847F9"/>
    <w:rsid w:val="00E861E8"/>
    <w:rsid w:val="00E9405C"/>
    <w:rsid w:val="00EA02E7"/>
    <w:rsid w:val="00EA52CE"/>
    <w:rsid w:val="00EA5A6E"/>
    <w:rsid w:val="00EA6D44"/>
    <w:rsid w:val="00EA7D1B"/>
    <w:rsid w:val="00EB1474"/>
    <w:rsid w:val="00EB1E36"/>
    <w:rsid w:val="00EB26A2"/>
    <w:rsid w:val="00EB3801"/>
    <w:rsid w:val="00EB5D4F"/>
    <w:rsid w:val="00EC1B05"/>
    <w:rsid w:val="00ED37F8"/>
    <w:rsid w:val="00ED452A"/>
    <w:rsid w:val="00ED5982"/>
    <w:rsid w:val="00ED5ACF"/>
    <w:rsid w:val="00ED7D0C"/>
    <w:rsid w:val="00EE2305"/>
    <w:rsid w:val="00EE5EA2"/>
    <w:rsid w:val="00EE6E74"/>
    <w:rsid w:val="00EE78FC"/>
    <w:rsid w:val="00EF27E8"/>
    <w:rsid w:val="00EF7C31"/>
    <w:rsid w:val="00F01AEC"/>
    <w:rsid w:val="00F05030"/>
    <w:rsid w:val="00F0693E"/>
    <w:rsid w:val="00F1021B"/>
    <w:rsid w:val="00F15866"/>
    <w:rsid w:val="00F16034"/>
    <w:rsid w:val="00F168DD"/>
    <w:rsid w:val="00F260D5"/>
    <w:rsid w:val="00F30B1A"/>
    <w:rsid w:val="00F30E1B"/>
    <w:rsid w:val="00F30F5C"/>
    <w:rsid w:val="00F402FE"/>
    <w:rsid w:val="00F4223C"/>
    <w:rsid w:val="00F44DBA"/>
    <w:rsid w:val="00F47287"/>
    <w:rsid w:val="00F510B3"/>
    <w:rsid w:val="00F52CE6"/>
    <w:rsid w:val="00F53968"/>
    <w:rsid w:val="00F5581A"/>
    <w:rsid w:val="00F61748"/>
    <w:rsid w:val="00F64EBB"/>
    <w:rsid w:val="00F7082D"/>
    <w:rsid w:val="00F7092B"/>
    <w:rsid w:val="00F8139E"/>
    <w:rsid w:val="00F8158A"/>
    <w:rsid w:val="00F83134"/>
    <w:rsid w:val="00F878A2"/>
    <w:rsid w:val="00F90BCC"/>
    <w:rsid w:val="00F911B9"/>
    <w:rsid w:val="00F930F8"/>
    <w:rsid w:val="00FA0040"/>
    <w:rsid w:val="00FA1B04"/>
    <w:rsid w:val="00FA2F7F"/>
    <w:rsid w:val="00FA7455"/>
    <w:rsid w:val="00FB084D"/>
    <w:rsid w:val="00FB1977"/>
    <w:rsid w:val="00FB22B6"/>
    <w:rsid w:val="00FC06D9"/>
    <w:rsid w:val="00FC1F02"/>
    <w:rsid w:val="00FC35D8"/>
    <w:rsid w:val="00FC579A"/>
    <w:rsid w:val="00FD163D"/>
    <w:rsid w:val="00FD1FB4"/>
    <w:rsid w:val="00FD22EE"/>
    <w:rsid w:val="00FD34DE"/>
    <w:rsid w:val="00FD47A5"/>
    <w:rsid w:val="00FD6A63"/>
    <w:rsid w:val="00FD6AB6"/>
    <w:rsid w:val="00FE029F"/>
    <w:rsid w:val="00FE6999"/>
    <w:rsid w:val="00FE750B"/>
    <w:rsid w:val="00FF4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5AF0371"/>
  <w15:docId w15:val="{D0639CE0-1834-411C-92C4-B5B7AB6F2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2C7F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E2305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EE2305"/>
    <w:pPr>
      <w:tabs>
        <w:tab w:val="center" w:pos="4320"/>
        <w:tab w:val="right" w:pos="8640"/>
      </w:tabs>
    </w:pPr>
  </w:style>
  <w:style w:type="paragraph" w:styleId="NoSpacing">
    <w:name w:val="No Spacing"/>
    <w:uiPriority w:val="1"/>
    <w:qFormat/>
    <w:rsid w:val="0003321B"/>
    <w:rPr>
      <w:rFonts w:ascii="ZapfHumnst BT" w:hAnsi="ZapfHumnst BT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321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321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E6792D"/>
    <w:rPr>
      <w:color w:val="0000FF" w:themeColor="hyperlink"/>
      <w:u w:val="single"/>
    </w:rPr>
  </w:style>
  <w:style w:type="table" w:styleId="MediumList2-Accent1">
    <w:name w:val="Medium List 2 Accent 1"/>
    <w:basedOn w:val="TableNormal"/>
    <w:uiPriority w:val="66"/>
    <w:rsid w:val="00ED7D0C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TableGrid">
    <w:name w:val="Table Grid"/>
    <w:basedOn w:val="TableNormal"/>
    <w:uiPriority w:val="59"/>
    <w:rsid w:val="004F4A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04FE0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12E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74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8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arl.henning@goliadtx.net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timothy.williams@goliadt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Dataclerk\Local%20Settings\Temporary%20Internet%20Files\Content.Outlook\RFY40Y7Z\Alternate%20City%20Letter%20092509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4DF886-E0D5-4B20-99E6-B648BD60EE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Alternate City Letter 092509.dotx</Template>
  <TotalTime>38</TotalTime>
  <Pages>3</Pages>
  <Words>518</Words>
  <Characters>2956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Utility Billing Office-City of Goliad</dc:creator>
  <cp:keywords/>
  <dc:description/>
  <cp:lastModifiedBy>Earl Henning</cp:lastModifiedBy>
  <cp:revision>3</cp:revision>
  <cp:lastPrinted>2021-08-24T14:21:00Z</cp:lastPrinted>
  <dcterms:created xsi:type="dcterms:W3CDTF">2021-11-01T19:02:00Z</dcterms:created>
  <dcterms:modified xsi:type="dcterms:W3CDTF">2021-11-01T19:40:00Z</dcterms:modified>
</cp:coreProperties>
</file>